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17D" w:rsidRPr="00F620DF" w:rsidRDefault="001B017D" w:rsidP="00CD0F9F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3</w:t>
      </w:r>
    </w:p>
    <w:p w:rsidR="001B017D" w:rsidRPr="00EE6447" w:rsidRDefault="001B017D" w:rsidP="00C07020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</w:t>
      </w:r>
      <w:r w:rsidRPr="00EE6447">
        <w:rPr>
          <w:sz w:val="20"/>
          <w:szCs w:val="20"/>
        </w:rPr>
        <w:t>к решению Совета депутатов Ордынского района Новосибирской области</w:t>
      </w:r>
    </w:p>
    <w:p w:rsidR="001B017D" w:rsidRPr="00EE6447" w:rsidRDefault="001B017D" w:rsidP="00C07020">
      <w:pPr>
        <w:ind w:left="4248"/>
        <w:jc w:val="right"/>
        <w:rPr>
          <w:sz w:val="20"/>
          <w:szCs w:val="20"/>
        </w:rPr>
      </w:pPr>
      <w:r w:rsidRPr="00EE6447">
        <w:rPr>
          <w:sz w:val="20"/>
          <w:szCs w:val="20"/>
        </w:rPr>
        <w:t>«О внесении изменений в решение Совета депутатов</w:t>
      </w:r>
    </w:p>
    <w:p w:rsidR="001B017D" w:rsidRPr="00EE6447" w:rsidRDefault="001B017D" w:rsidP="00C07020">
      <w:pPr>
        <w:ind w:left="4248"/>
        <w:jc w:val="right"/>
        <w:rPr>
          <w:sz w:val="20"/>
          <w:szCs w:val="20"/>
        </w:rPr>
      </w:pPr>
      <w:r w:rsidRPr="00EE6447">
        <w:rPr>
          <w:sz w:val="20"/>
          <w:szCs w:val="20"/>
        </w:rPr>
        <w:t>Ордынского района Новосибирской области</w:t>
      </w:r>
    </w:p>
    <w:p w:rsidR="001B017D" w:rsidRDefault="001B017D" w:rsidP="00C07020">
      <w:pPr>
        <w:ind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</w:t>
      </w:r>
      <w:r w:rsidRPr="00EE6447">
        <w:rPr>
          <w:sz w:val="20"/>
          <w:szCs w:val="20"/>
        </w:rPr>
        <w:t>«О бюджете Ордынско</w:t>
      </w:r>
      <w:r>
        <w:rPr>
          <w:sz w:val="20"/>
          <w:szCs w:val="20"/>
        </w:rPr>
        <w:t xml:space="preserve">го района Новосибирской области </w:t>
      </w:r>
      <w:r w:rsidRPr="00EE6447">
        <w:rPr>
          <w:sz w:val="20"/>
          <w:szCs w:val="20"/>
        </w:rPr>
        <w:t>на 2017 год</w:t>
      </w:r>
      <w:r>
        <w:rPr>
          <w:sz w:val="20"/>
          <w:szCs w:val="20"/>
        </w:rPr>
        <w:t xml:space="preserve"> </w:t>
      </w:r>
    </w:p>
    <w:p w:rsidR="001B017D" w:rsidRPr="00F620DF" w:rsidRDefault="001B017D" w:rsidP="00C07020">
      <w:pPr>
        <w:ind w:left="4248"/>
        <w:jc w:val="right"/>
        <w:rPr>
          <w:sz w:val="20"/>
          <w:szCs w:val="20"/>
        </w:rPr>
      </w:pPr>
      <w:r w:rsidRPr="00EE6447">
        <w:rPr>
          <w:sz w:val="20"/>
          <w:szCs w:val="20"/>
        </w:rPr>
        <w:t>и плановый период 2018 и 2019 годов»</w:t>
      </w:r>
      <w:r w:rsidRPr="00F620DF">
        <w:rPr>
          <w:sz w:val="20"/>
          <w:szCs w:val="20"/>
        </w:rPr>
        <w:t xml:space="preserve"> </w:t>
      </w:r>
    </w:p>
    <w:p w:rsidR="001B017D" w:rsidRDefault="001B017D" w:rsidP="00C07020">
      <w:pPr>
        <w:jc w:val="right"/>
      </w:pPr>
      <w:r w:rsidRPr="00872A62">
        <w:rPr>
          <w:sz w:val="20"/>
          <w:szCs w:val="20"/>
        </w:rPr>
        <w:t xml:space="preserve">от </w:t>
      </w:r>
      <w:r>
        <w:rPr>
          <w:sz w:val="20"/>
          <w:szCs w:val="20"/>
        </w:rPr>
        <w:t xml:space="preserve"> 05 октября 2017 года №147</w:t>
      </w:r>
      <w:r w:rsidRPr="00F620DF">
        <w:rPr>
          <w:sz w:val="20"/>
          <w:szCs w:val="20"/>
        </w:rPr>
        <w:t xml:space="preserve"> </w:t>
      </w:r>
    </w:p>
    <w:p w:rsidR="001B017D" w:rsidRPr="00797044" w:rsidRDefault="001B017D" w:rsidP="00CD0F9F"/>
    <w:p w:rsidR="001B017D" w:rsidRDefault="001B017D" w:rsidP="00CD0F9F"/>
    <w:p w:rsidR="001B017D" w:rsidRPr="00797044" w:rsidRDefault="001B017D" w:rsidP="00CD0F9F">
      <w:pPr>
        <w:tabs>
          <w:tab w:val="left" w:pos="6108"/>
        </w:tabs>
      </w:pPr>
      <w:r>
        <w:tab/>
      </w:r>
    </w:p>
    <w:tbl>
      <w:tblPr>
        <w:tblW w:w="9915" w:type="dxa"/>
        <w:tblInd w:w="93" w:type="dxa"/>
        <w:tblLook w:val="0000"/>
      </w:tblPr>
      <w:tblGrid>
        <w:gridCol w:w="9915"/>
      </w:tblGrid>
      <w:tr w:rsidR="001B017D" w:rsidRPr="002B1169" w:rsidTr="00F02F6B">
        <w:trPr>
          <w:trHeight w:val="844"/>
        </w:trPr>
        <w:tc>
          <w:tcPr>
            <w:tcW w:w="99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B017D" w:rsidRPr="002B1169" w:rsidRDefault="001B017D" w:rsidP="000A787C">
            <w:pPr>
              <w:jc w:val="center"/>
              <w:rPr>
                <w:b/>
                <w:bCs/>
                <w:sz w:val="24"/>
                <w:szCs w:val="24"/>
              </w:rPr>
            </w:pPr>
            <w:r w:rsidRPr="002B1169">
              <w:rPr>
                <w:b/>
                <w:bCs/>
                <w:sz w:val="24"/>
                <w:szCs w:val="24"/>
              </w:rPr>
              <w:t>Ведомственная структура расходов бюджета Ордынского района</w:t>
            </w:r>
          </w:p>
          <w:p w:rsidR="001B017D" w:rsidRPr="002B1169" w:rsidRDefault="001B017D" w:rsidP="00AB08C6">
            <w:pPr>
              <w:jc w:val="center"/>
              <w:rPr>
                <w:sz w:val="24"/>
                <w:szCs w:val="24"/>
              </w:rPr>
            </w:pPr>
            <w:r w:rsidRPr="002B1169">
              <w:rPr>
                <w:b/>
                <w:bCs/>
                <w:sz w:val="24"/>
                <w:szCs w:val="24"/>
              </w:rPr>
              <w:t>Новосибирской области 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бюджета</w:t>
            </w:r>
          </w:p>
        </w:tc>
      </w:tr>
    </w:tbl>
    <w:p w:rsidR="001B017D" w:rsidRDefault="001B017D" w:rsidP="00CD0F9F"/>
    <w:tbl>
      <w:tblPr>
        <w:tblW w:w="5000" w:type="pct"/>
        <w:tblLook w:val="0000"/>
      </w:tblPr>
      <w:tblGrid>
        <w:gridCol w:w="251"/>
        <w:gridCol w:w="251"/>
        <w:gridCol w:w="251"/>
        <w:gridCol w:w="250"/>
        <w:gridCol w:w="3218"/>
        <w:gridCol w:w="1432"/>
        <w:gridCol w:w="754"/>
        <w:gridCol w:w="1046"/>
        <w:gridCol w:w="852"/>
        <w:gridCol w:w="2115"/>
      </w:tblGrid>
      <w:tr w:rsidR="001B017D" w:rsidTr="000A787C">
        <w:trPr>
          <w:trHeight w:val="27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017D" w:rsidRDefault="001B017D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017D" w:rsidRDefault="001B017D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017D" w:rsidRDefault="001B017D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017D" w:rsidRDefault="001B017D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017D" w:rsidRDefault="001B017D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017D" w:rsidRDefault="001B017D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017D" w:rsidRDefault="001B017D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017D" w:rsidRDefault="001B017D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017D" w:rsidRDefault="001B017D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017D" w:rsidRDefault="001B017D" w:rsidP="00594FB5">
            <w:pPr>
              <w:ind w:firstLine="0"/>
              <w:jc w:val="right"/>
              <w:rPr>
                <w:sz w:val="20"/>
                <w:szCs w:val="20"/>
              </w:rPr>
            </w:pPr>
          </w:p>
        </w:tc>
      </w:tr>
    </w:tbl>
    <w:p w:rsidR="001B017D" w:rsidRPr="002B1169" w:rsidRDefault="001B017D" w:rsidP="00CD0F9F">
      <w:pPr>
        <w:jc w:val="center"/>
        <w:rPr>
          <w:bCs/>
          <w:sz w:val="24"/>
          <w:szCs w:val="24"/>
        </w:rPr>
      </w:pPr>
      <w:r w:rsidRPr="002B1169">
        <w:rPr>
          <w:bCs/>
          <w:sz w:val="24"/>
          <w:szCs w:val="24"/>
        </w:rPr>
        <w:t xml:space="preserve">Ведомственная структура расходов бюджета Ордынского района </w:t>
      </w:r>
    </w:p>
    <w:p w:rsidR="001B017D" w:rsidRPr="002B1169" w:rsidRDefault="001B017D" w:rsidP="00CD0F9F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B1169">
        <w:rPr>
          <w:bCs/>
          <w:sz w:val="24"/>
          <w:szCs w:val="24"/>
        </w:rPr>
        <w:t>Новосибирской области 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бюджета на 2017 год</w:t>
      </w:r>
    </w:p>
    <w:p w:rsidR="001B017D" w:rsidRDefault="001B017D" w:rsidP="00C07020">
      <w:pPr>
        <w:tabs>
          <w:tab w:val="left" w:pos="6108"/>
        </w:tabs>
        <w:jc w:val="right"/>
        <w:rPr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тыс. рублей</w:t>
      </w:r>
    </w:p>
    <w:tbl>
      <w:tblPr>
        <w:tblpPr w:leftFromText="180" w:rightFromText="180" w:vertAnchor="text" w:horzAnchor="margin" w:tblpY="79"/>
        <w:tblW w:w="10728" w:type="dxa"/>
        <w:tblLayout w:type="fixed"/>
        <w:tblLook w:val="00A0"/>
      </w:tblPr>
      <w:tblGrid>
        <w:gridCol w:w="5"/>
        <w:gridCol w:w="4987"/>
        <w:gridCol w:w="236"/>
        <w:gridCol w:w="843"/>
        <w:gridCol w:w="720"/>
        <w:gridCol w:w="720"/>
        <w:gridCol w:w="291"/>
        <w:gridCol w:w="983"/>
        <w:gridCol w:w="998"/>
        <w:gridCol w:w="20"/>
        <w:gridCol w:w="925"/>
      </w:tblGrid>
      <w:tr w:rsidR="001B017D" w:rsidRPr="009334E2" w:rsidTr="00C07020">
        <w:trPr>
          <w:trHeight w:val="405"/>
        </w:trPr>
        <w:tc>
          <w:tcPr>
            <w:tcW w:w="499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noWrap/>
            <w:vAlign w:val="center"/>
          </w:tcPr>
          <w:p w:rsidR="001B017D" w:rsidRPr="009334E2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nil"/>
            </w:tcBorders>
            <w:noWrap/>
            <w:vAlign w:val="bottom"/>
          </w:tcPr>
          <w:p w:rsidR="001B017D" w:rsidRPr="009334E2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1B017D" w:rsidRPr="009334E2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31" w:type="dxa"/>
            <w:gridSpan w:val="3"/>
            <w:tcBorders>
              <w:top w:val="single" w:sz="8" w:space="0" w:color="auto"/>
              <w:left w:val="nil"/>
              <w:bottom w:val="nil"/>
            </w:tcBorders>
            <w:noWrap/>
            <w:vAlign w:val="bottom"/>
          </w:tcPr>
          <w:p w:rsidR="001B017D" w:rsidRPr="009334E2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2001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bottom"/>
          </w:tcPr>
          <w:p w:rsidR="001B017D" w:rsidRPr="009334E2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1B017D" w:rsidRPr="009334E2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201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1B017D" w:rsidRPr="009334E2" w:rsidTr="00C07020">
        <w:trPr>
          <w:trHeight w:val="80"/>
        </w:trPr>
        <w:tc>
          <w:tcPr>
            <w:tcW w:w="4991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noWrap/>
            <w:vAlign w:val="bottom"/>
          </w:tcPr>
          <w:p w:rsidR="001B017D" w:rsidRPr="009334E2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B017D" w:rsidRPr="009334E2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017D" w:rsidRPr="009334E2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31" w:type="dxa"/>
            <w:gridSpan w:val="3"/>
            <w:tcBorders>
              <w:top w:val="nil"/>
              <w:left w:val="nil"/>
              <w:bottom w:val="nil"/>
            </w:tcBorders>
            <w:noWrap/>
            <w:vAlign w:val="bottom"/>
          </w:tcPr>
          <w:p w:rsidR="001B017D" w:rsidRPr="009334E2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01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017D" w:rsidRPr="009334E2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5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:rsidR="001B017D" w:rsidRPr="009334E2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B017D" w:rsidRPr="009334E2" w:rsidTr="00C07020">
        <w:trPr>
          <w:trHeight w:val="386"/>
        </w:trPr>
        <w:tc>
          <w:tcPr>
            <w:tcW w:w="499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</w:tcPr>
          <w:p w:rsidR="001B017D" w:rsidRPr="009334E2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1B017D" w:rsidRPr="009334E2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структура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1B017D" w:rsidRPr="009334E2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1B017D" w:rsidRPr="009334E2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1B017D" w:rsidRPr="009334E2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1B017D" w:rsidRPr="009334E2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1B017D" w:rsidRPr="009334E2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B017D" w:rsidRPr="009334E2" w:rsidTr="00C07020">
        <w:trPr>
          <w:trHeight w:val="88"/>
        </w:trPr>
        <w:tc>
          <w:tcPr>
            <w:tcW w:w="499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17D" w:rsidRPr="009334E2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B017D" w:rsidRPr="009334E2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017D" w:rsidRPr="009334E2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017D" w:rsidRPr="009334E2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7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B017D" w:rsidRPr="009334E2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1B017D" w:rsidRPr="009334E2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4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017D" w:rsidRPr="009334E2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</w:tr>
      <w:tr w:rsidR="001B017D" w:rsidRPr="00E06D9F" w:rsidTr="00C07020">
        <w:trPr>
          <w:trHeight w:val="225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Совет депутатов Ордынского района Новосибирской области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1B017D" w:rsidRPr="00E06D9F" w:rsidTr="00C07020">
        <w:trPr>
          <w:trHeight w:val="225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1B017D" w:rsidRPr="00E06D9F" w:rsidTr="00C07020">
        <w:trPr>
          <w:trHeight w:val="588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1B017D" w:rsidRPr="00E06D9F" w:rsidTr="00C07020">
        <w:trPr>
          <w:trHeight w:val="225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1 538,6</w:t>
            </w:r>
          </w:p>
        </w:tc>
      </w:tr>
      <w:tr w:rsidR="001B017D" w:rsidRPr="00E06D9F" w:rsidTr="00C07020">
        <w:trPr>
          <w:trHeight w:val="780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927,6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927,6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611,0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611,0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Председатель представительного органа муниципального образования.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1B017D" w:rsidRPr="00E06D9F" w:rsidTr="00C07020">
        <w:trPr>
          <w:trHeight w:val="780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1B017D" w:rsidRPr="00E06D9F" w:rsidTr="00C07020">
        <w:trPr>
          <w:trHeight w:val="225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Администрация  Ордынского  района Новосибирской области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1 257 562,9</w:t>
            </w:r>
          </w:p>
        </w:tc>
      </w:tr>
      <w:tr w:rsidR="001B017D" w:rsidRPr="00E06D9F" w:rsidTr="00C07020">
        <w:trPr>
          <w:trHeight w:val="225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41 892,7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1B017D" w:rsidRPr="00E06D9F" w:rsidTr="00C07020">
        <w:trPr>
          <w:trHeight w:val="70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1B017D" w:rsidRPr="00E06D9F" w:rsidTr="00C07020">
        <w:trPr>
          <w:trHeight w:val="780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1B017D" w:rsidRPr="00E06D9F" w:rsidTr="00C07020">
        <w:trPr>
          <w:trHeight w:val="203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1B017D" w:rsidRPr="00E06D9F" w:rsidTr="00C07020">
        <w:trPr>
          <w:trHeight w:val="588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39 275,1</w:t>
            </w:r>
          </w:p>
        </w:tc>
      </w:tr>
      <w:tr w:rsidR="001B017D" w:rsidRPr="00E06D9F" w:rsidTr="00C07020">
        <w:trPr>
          <w:trHeight w:val="225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21 339,8</w:t>
            </w:r>
          </w:p>
        </w:tc>
      </w:tr>
      <w:tr w:rsidR="001B017D" w:rsidRPr="00E06D9F" w:rsidTr="00C07020">
        <w:trPr>
          <w:trHeight w:val="780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14 775,3</w:t>
            </w:r>
          </w:p>
        </w:tc>
      </w:tr>
      <w:tr w:rsidR="001B017D" w:rsidRPr="00E06D9F" w:rsidTr="00C07020">
        <w:trPr>
          <w:trHeight w:val="247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14 775,3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6 529,6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6 529,6</w:t>
            </w:r>
          </w:p>
        </w:tc>
      </w:tr>
      <w:tr w:rsidR="001B017D" w:rsidRPr="00E06D9F" w:rsidTr="00C07020">
        <w:trPr>
          <w:trHeight w:val="225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34,9</w:t>
            </w:r>
          </w:p>
        </w:tc>
      </w:tr>
      <w:tr w:rsidR="001B017D" w:rsidRPr="00E06D9F" w:rsidTr="00C07020">
        <w:trPr>
          <w:trHeight w:val="225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34,9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865,0</w:t>
            </w:r>
          </w:p>
        </w:tc>
      </w:tr>
      <w:tr w:rsidR="001B017D" w:rsidRPr="00E06D9F" w:rsidTr="00C07020">
        <w:trPr>
          <w:trHeight w:val="780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775,5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775,5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89,5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89,5</w:t>
            </w:r>
          </w:p>
        </w:tc>
      </w:tr>
      <w:tr w:rsidR="001B017D" w:rsidRPr="00E06D9F" w:rsidTr="00C07020">
        <w:trPr>
          <w:trHeight w:val="588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1 481,8</w:t>
            </w:r>
          </w:p>
        </w:tc>
      </w:tr>
      <w:tr w:rsidR="001B017D" w:rsidRPr="00E06D9F" w:rsidTr="00C07020">
        <w:trPr>
          <w:trHeight w:val="780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1 393,6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1 393,6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88,2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88,2</w:t>
            </w:r>
          </w:p>
        </w:tc>
      </w:tr>
      <w:tr w:rsidR="001B017D" w:rsidRPr="00E06D9F" w:rsidTr="00C07020">
        <w:trPr>
          <w:trHeight w:val="588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2 200,2</w:t>
            </w:r>
          </w:p>
        </w:tc>
      </w:tr>
      <w:tr w:rsidR="001B017D" w:rsidRPr="00E06D9F" w:rsidTr="00C07020">
        <w:trPr>
          <w:trHeight w:val="780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2 090,7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2 090,7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109,5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109,5</w:t>
            </w:r>
          </w:p>
        </w:tc>
      </w:tr>
      <w:tr w:rsidR="001B017D" w:rsidRPr="00E06D9F" w:rsidTr="00C07020">
        <w:trPr>
          <w:trHeight w:val="868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13 029,2</w:t>
            </w:r>
          </w:p>
        </w:tc>
      </w:tr>
      <w:tr w:rsidR="001B017D" w:rsidRPr="00E06D9F" w:rsidTr="00C07020">
        <w:trPr>
          <w:trHeight w:val="780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12 858,7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12 858,7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trHeight w:val="225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170,5</w:t>
            </w:r>
          </w:p>
        </w:tc>
      </w:tr>
      <w:tr w:rsidR="001B017D" w:rsidRPr="00E06D9F" w:rsidTr="00C07020">
        <w:trPr>
          <w:trHeight w:val="225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170,5</w:t>
            </w:r>
          </w:p>
        </w:tc>
      </w:tr>
      <w:tr w:rsidR="001B017D" w:rsidRPr="00E06D9F" w:rsidTr="00C07020">
        <w:trPr>
          <w:trHeight w:val="588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1B017D" w:rsidRPr="00E06D9F" w:rsidTr="00C07020">
        <w:trPr>
          <w:trHeight w:val="780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</w:tr>
      <w:tr w:rsidR="001B017D" w:rsidRPr="00E06D9F" w:rsidTr="00C07020">
        <w:trPr>
          <w:trHeight w:val="225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1B017D" w:rsidRPr="00E06D9F" w:rsidTr="00C07020">
        <w:trPr>
          <w:trHeight w:val="225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1B017D" w:rsidRPr="00E06D9F" w:rsidTr="00C07020">
        <w:trPr>
          <w:trHeight w:val="588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112,0</w:t>
            </w:r>
          </w:p>
        </w:tc>
      </w:tr>
      <w:tr w:rsidR="001B017D" w:rsidRPr="00E06D9F" w:rsidTr="00C07020">
        <w:trPr>
          <w:trHeight w:val="780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1B017D" w:rsidRPr="00E06D9F" w:rsidTr="00C07020">
        <w:trPr>
          <w:trHeight w:val="588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240,4</w:t>
            </w:r>
          </w:p>
        </w:tc>
      </w:tr>
      <w:tr w:rsidR="001B017D" w:rsidRPr="00E06D9F" w:rsidTr="00C07020">
        <w:trPr>
          <w:trHeight w:val="780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196,2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196,2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44,2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44,2</w:t>
            </w:r>
          </w:p>
        </w:tc>
      </w:tr>
      <w:tr w:rsidR="001B017D" w:rsidRPr="00E06D9F" w:rsidTr="00C07020">
        <w:trPr>
          <w:trHeight w:val="225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Судебная система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</w:tr>
      <w:tr w:rsidR="001B017D" w:rsidRPr="00E06D9F" w:rsidTr="00C07020">
        <w:trPr>
          <w:trHeight w:val="589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9900051200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9900051200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9900051200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</w:tr>
      <w:tr w:rsidR="001B017D" w:rsidRPr="00E06D9F" w:rsidTr="00C07020">
        <w:trPr>
          <w:trHeight w:val="225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Проведение выборов в представительные органы  муниципального образования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1B017D" w:rsidRPr="00E06D9F" w:rsidTr="00C07020">
        <w:trPr>
          <w:trHeight w:val="225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124,7</w:t>
            </w:r>
          </w:p>
        </w:tc>
      </w:tr>
      <w:tr w:rsidR="001B017D" w:rsidRPr="00E06D9F" w:rsidTr="00C07020">
        <w:trPr>
          <w:trHeight w:val="225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124,7</w:t>
            </w:r>
          </w:p>
        </w:tc>
      </w:tr>
      <w:tr w:rsidR="001B017D" w:rsidRPr="00E06D9F" w:rsidTr="00C07020">
        <w:trPr>
          <w:trHeight w:val="225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124,7</w:t>
            </w:r>
          </w:p>
        </w:tc>
      </w:tr>
      <w:tr w:rsidR="001B017D" w:rsidRPr="00E06D9F" w:rsidTr="00C07020">
        <w:trPr>
          <w:trHeight w:val="225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124,7</w:t>
            </w:r>
          </w:p>
        </w:tc>
      </w:tr>
      <w:tr w:rsidR="001B017D" w:rsidRPr="00E06D9F" w:rsidTr="00C07020">
        <w:trPr>
          <w:trHeight w:val="225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726,0</w:t>
            </w:r>
          </w:p>
        </w:tc>
      </w:tr>
      <w:tr w:rsidR="001B017D" w:rsidRPr="00E06D9F" w:rsidTr="00C07020">
        <w:trPr>
          <w:trHeight w:val="225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Выполнение других обязательств государства.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726,0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526,0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526,0</w:t>
            </w:r>
          </w:p>
        </w:tc>
      </w:tr>
      <w:tr w:rsidR="001B017D" w:rsidRPr="00E06D9F" w:rsidTr="00C07020">
        <w:trPr>
          <w:trHeight w:val="225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</w:tr>
      <w:tr w:rsidR="001B017D" w:rsidRPr="00E06D9F" w:rsidTr="00C07020">
        <w:trPr>
          <w:trHeight w:val="225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</w:tr>
      <w:tr w:rsidR="001B017D" w:rsidRPr="00E06D9F" w:rsidTr="00C07020">
        <w:trPr>
          <w:trHeight w:val="225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1B017D" w:rsidRPr="00E06D9F" w:rsidTr="00C07020">
        <w:trPr>
          <w:trHeight w:val="225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trHeight w:val="225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1B017D" w:rsidRPr="00E06D9F" w:rsidTr="00C07020">
        <w:trPr>
          <w:trHeight w:val="225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1B017D" w:rsidRPr="00E06D9F" w:rsidTr="00C07020">
        <w:trPr>
          <w:trHeight w:val="225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1B017D" w:rsidRPr="00E06D9F" w:rsidTr="00C07020">
        <w:trPr>
          <w:trHeight w:val="972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1B017D" w:rsidRPr="00E06D9F" w:rsidTr="00C07020">
        <w:trPr>
          <w:trHeight w:val="225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1B017D" w:rsidRPr="00E06D9F" w:rsidTr="00C07020">
        <w:trPr>
          <w:trHeight w:val="225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332,2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332,2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МП "Пожарная безопасностьна территории Ордынского района Новосибирской области на 2017-2020 годы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4,2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4,2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4,2</w:t>
            </w:r>
          </w:p>
        </w:tc>
      </w:tr>
      <w:tr w:rsidR="001B017D" w:rsidRPr="00E06D9F" w:rsidTr="00C07020">
        <w:trPr>
          <w:trHeight w:val="780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Субсидия на реализацию мероприятий государственной программы 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1B017D" w:rsidRPr="00E06D9F" w:rsidTr="00C07020">
        <w:trPr>
          <w:trHeight w:val="588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trHeight w:val="972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1B017D" w:rsidRPr="00E06D9F" w:rsidTr="00C07020">
        <w:trPr>
          <w:trHeight w:val="225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85 838,9</w:t>
            </w:r>
          </w:p>
        </w:tc>
      </w:tr>
      <w:tr w:rsidR="001B017D" w:rsidRPr="00E06D9F" w:rsidTr="00C07020">
        <w:trPr>
          <w:trHeight w:val="225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553,0</w:t>
            </w:r>
          </w:p>
        </w:tc>
      </w:tr>
      <w:tr w:rsidR="001B017D" w:rsidRPr="00E06D9F" w:rsidTr="00C07020">
        <w:trPr>
          <w:trHeight w:val="225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Мероприятия в области сельскохозяйственного производства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553,0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553,0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553,0</w:t>
            </w:r>
          </w:p>
        </w:tc>
      </w:tr>
      <w:tr w:rsidR="001B017D" w:rsidRPr="00E06D9F" w:rsidTr="00C07020">
        <w:trPr>
          <w:trHeight w:val="225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Водное хозяйство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4 224,0</w:t>
            </w:r>
          </w:p>
        </w:tc>
      </w:tr>
      <w:tr w:rsidR="001B017D" w:rsidRPr="00E06D9F" w:rsidTr="00C07020">
        <w:trPr>
          <w:trHeight w:val="588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Софинансирование  на реализацию мероприятий поразвитию водохозяйственного комплекса Новосибирской области  ГП НСО "Охрана окружающей среды " на 2015-2020 годы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0490070470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384,0</w:t>
            </w:r>
          </w:p>
        </w:tc>
      </w:tr>
      <w:tr w:rsidR="001B017D" w:rsidRPr="00E06D9F" w:rsidTr="00C07020">
        <w:trPr>
          <w:trHeight w:val="225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0490070470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384,0</w:t>
            </w:r>
          </w:p>
        </w:tc>
      </w:tr>
      <w:tr w:rsidR="001B017D" w:rsidRPr="00E06D9F" w:rsidTr="00C07020">
        <w:trPr>
          <w:trHeight w:val="225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0490070470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384,0</w:t>
            </w:r>
          </w:p>
        </w:tc>
      </w:tr>
      <w:tr w:rsidR="001B017D" w:rsidRPr="00E06D9F" w:rsidTr="00C07020">
        <w:trPr>
          <w:trHeight w:val="588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Субсидия на реализацию мероприятий поразвитию водохозяйственного комплекса Новосибирской области  ГП НСО "Охрана окружающей среды " на 2015-2020 годы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1200070470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3 840,0</w:t>
            </w:r>
          </w:p>
        </w:tc>
      </w:tr>
      <w:tr w:rsidR="001B017D" w:rsidRPr="00E06D9F" w:rsidTr="00C07020">
        <w:trPr>
          <w:trHeight w:val="225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1200070470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3 840,0</w:t>
            </w:r>
          </w:p>
        </w:tc>
      </w:tr>
      <w:tr w:rsidR="001B017D" w:rsidRPr="00E06D9F" w:rsidTr="00C07020">
        <w:trPr>
          <w:trHeight w:val="225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1200070470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3 840,0</w:t>
            </w:r>
          </w:p>
        </w:tc>
      </w:tr>
      <w:tr w:rsidR="001B017D" w:rsidRPr="00E06D9F" w:rsidTr="00C07020">
        <w:trPr>
          <w:trHeight w:val="225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Транспорт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1 830,0</w:t>
            </w:r>
          </w:p>
        </w:tc>
      </w:tr>
      <w:tr w:rsidR="001B017D" w:rsidRPr="00E06D9F" w:rsidTr="00C07020">
        <w:trPr>
          <w:trHeight w:val="225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Отдельные мероприятия в области автомобильного транспорта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1 830,0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</w:tr>
      <w:tr w:rsidR="001B017D" w:rsidRPr="00E06D9F" w:rsidTr="00C07020">
        <w:trPr>
          <w:trHeight w:val="225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1B017D" w:rsidRPr="00E06D9F" w:rsidTr="00C07020">
        <w:trPr>
          <w:trHeight w:val="588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1B017D" w:rsidRPr="00E06D9F" w:rsidTr="00C07020">
        <w:trPr>
          <w:trHeight w:val="225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77 524,9</w:t>
            </w:r>
          </w:p>
        </w:tc>
      </w:tr>
      <w:tr w:rsidR="001B017D" w:rsidRPr="00E06D9F" w:rsidTr="00C07020">
        <w:trPr>
          <w:trHeight w:val="825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0410070510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0410070510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0410070510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МП "Развитие автомобильных дорог местного значения в Ордынском районе Новосибирской области в 2016-2018 годах"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1B017D" w:rsidRPr="00E06D9F" w:rsidTr="00C07020">
        <w:trPr>
          <w:trHeight w:val="396"/>
        </w:trPr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Софинансирование расходов на содержание дорог  местного значения  за счет средств местного  бюджета.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669,9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669,9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669,9</w:t>
            </w:r>
          </w:p>
        </w:tc>
      </w:tr>
      <w:tr w:rsidR="001B017D" w:rsidRPr="00E06D9F" w:rsidTr="00C07020">
        <w:trPr>
          <w:gridBefore w:val="1"/>
          <w:trHeight w:val="780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76 835,7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9 495,5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9 495,5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67 340,2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67 340,2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1 707,0</w:t>
            </w:r>
          </w:p>
        </w:tc>
      </w:tr>
      <w:tr w:rsidR="001B017D" w:rsidRPr="00E06D9F" w:rsidTr="00C07020">
        <w:trPr>
          <w:gridBefore w:val="1"/>
          <w:trHeight w:val="588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1 050,0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1 050,0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1 050,0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557,0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557,0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557,0</w:t>
            </w:r>
          </w:p>
        </w:tc>
      </w:tr>
      <w:tr w:rsidR="001B017D" w:rsidRPr="00E06D9F" w:rsidTr="00C07020">
        <w:trPr>
          <w:gridBefore w:val="1"/>
          <w:trHeight w:val="588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МП «Развитие субъектов малого и среднего предпринимательства  в Ордынском районе Новосибирской области на 2017 - 2012 годы»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588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780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 xml:space="preserve">МП «Муниципальная поддержка социально ориентированных </w:t>
            </w:r>
            <w:r w:rsidRPr="00E06D9F">
              <w:rPr>
                <w:rFonts w:ascii="Arial" w:hAnsi="Arial" w:cs="Arial"/>
                <w:sz w:val="16"/>
                <w:szCs w:val="16"/>
              </w:rPr>
              <w:br/>
              <w:t>некоммерческих организаций, общественных объединений и гражданских инициатив в Ордынском районе Новосибирской области на 2017-2020 годы»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0420079530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0420079530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1B017D" w:rsidRPr="00E06D9F" w:rsidTr="00C07020">
        <w:trPr>
          <w:gridBefore w:val="1"/>
          <w:trHeight w:val="588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0420079530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1B017D" w:rsidRPr="00E06D9F" w:rsidTr="00C07020">
        <w:trPr>
          <w:gridBefore w:val="1"/>
          <w:trHeight w:val="780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области на 2018 -2019 годы"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588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155 734,6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3 492,3</w:t>
            </w:r>
          </w:p>
        </w:tc>
      </w:tr>
      <w:tr w:rsidR="001B017D" w:rsidRPr="00E06D9F" w:rsidTr="00C07020">
        <w:trPr>
          <w:gridBefore w:val="1"/>
          <w:trHeight w:val="780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Мероприятия по капитальному ремонту жилого фонда за счет средств местного бюджета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408,5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398,5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398,5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0510065040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0510065040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0510065040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</w:tr>
      <w:tr w:rsidR="001B017D" w:rsidRPr="00E06D9F" w:rsidTr="00C07020">
        <w:trPr>
          <w:gridBefore w:val="1"/>
          <w:trHeight w:val="972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субсидий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321,1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321,1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321,1</w:t>
            </w:r>
          </w:p>
        </w:tc>
      </w:tr>
      <w:tr w:rsidR="001B017D" w:rsidRPr="00E06D9F" w:rsidTr="00C07020">
        <w:trPr>
          <w:gridBefore w:val="1"/>
          <w:trHeight w:val="135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 на 2015 - 2020 годы"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0510070639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136,8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0510070639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136,8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0510070639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136,8</w:t>
            </w:r>
          </w:p>
        </w:tc>
      </w:tr>
      <w:tr w:rsidR="001B017D" w:rsidRPr="00E06D9F" w:rsidTr="00C07020">
        <w:trPr>
          <w:gridBefore w:val="1"/>
          <w:trHeight w:val="135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 на 2015 - 2020 годы"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4150070639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2 600,0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4150070639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2 600,0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4150070639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2 600,0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137 305,8</w:t>
            </w:r>
          </w:p>
        </w:tc>
      </w:tr>
      <w:tr w:rsidR="001B017D" w:rsidRPr="00E06D9F" w:rsidTr="00C07020">
        <w:trPr>
          <w:gridBefore w:val="1"/>
          <w:trHeight w:val="780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17 057,6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17 057,6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17 057,6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30 348,5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55,3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55,3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25 892,8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25 892,8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256,1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256,1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4 144,3</w:t>
            </w:r>
          </w:p>
        </w:tc>
      </w:tr>
      <w:tr w:rsidR="001B017D" w:rsidRPr="00E06D9F" w:rsidTr="00C07020">
        <w:trPr>
          <w:gridBefore w:val="1"/>
          <w:trHeight w:val="588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4 144,3</w:t>
            </w:r>
          </w:p>
        </w:tc>
      </w:tr>
      <w:tr w:rsidR="001B017D" w:rsidRPr="00E06D9F" w:rsidTr="00C07020">
        <w:trPr>
          <w:gridBefore w:val="1"/>
          <w:trHeight w:val="972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субсидий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1 964,7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1 964,7</w:t>
            </w:r>
          </w:p>
        </w:tc>
      </w:tr>
      <w:tr w:rsidR="001B017D" w:rsidRPr="00E06D9F" w:rsidTr="00C07020">
        <w:trPr>
          <w:gridBefore w:val="1"/>
          <w:trHeight w:val="588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1 964,7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Софинансирование расходов по переданным полномочиям по снабжению населения топливом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0590070530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0590070530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</w:tr>
      <w:tr w:rsidR="001B017D" w:rsidRPr="00E06D9F" w:rsidTr="00C07020">
        <w:trPr>
          <w:gridBefore w:val="1"/>
          <w:trHeight w:val="588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0590070530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</w:tr>
      <w:tr w:rsidR="001B017D" w:rsidRPr="00E06D9F" w:rsidTr="00C07020">
        <w:trPr>
          <w:gridBefore w:val="1"/>
          <w:trHeight w:val="972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Софинансирование  на реализацию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 за счет средств местного бюджета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1B017D" w:rsidRPr="00E06D9F" w:rsidTr="00C07020">
        <w:trPr>
          <w:gridBefore w:val="1"/>
          <w:trHeight w:val="757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Субсидия на осуществление мер по подготовке объектов ЖКХ НСО к работе в осенне-зимний период в рамках подпрограммы"Безопасностьжилищно-коммунального хозяйства"  ГП НСО "Жилищно-коммунальное хозяйствоНСО В 2015-2020 годах"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33 193,4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22 300,5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22 300,5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10 892,9</w:t>
            </w:r>
          </w:p>
        </w:tc>
      </w:tr>
      <w:tr w:rsidR="001B017D" w:rsidRPr="00E06D9F" w:rsidTr="00C07020">
        <w:trPr>
          <w:gridBefore w:val="1"/>
          <w:trHeight w:val="588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10 892,9</w:t>
            </w:r>
          </w:p>
        </w:tc>
      </w:tr>
      <w:tr w:rsidR="001B017D" w:rsidRPr="00E06D9F" w:rsidTr="00C07020">
        <w:trPr>
          <w:gridBefore w:val="1"/>
          <w:trHeight w:val="780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2 898,0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214,9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214,9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2 683,1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2 683,1</w:t>
            </w:r>
          </w:p>
        </w:tc>
      </w:tr>
      <w:tr w:rsidR="001B017D" w:rsidRPr="00E06D9F" w:rsidTr="00C07020">
        <w:trPr>
          <w:gridBefore w:val="1"/>
          <w:trHeight w:val="780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"Чистая вода"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Выполнение расходных обязательств в части снабжения населения топливом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12 163,7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3 455,3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3 455,3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8 708,5</w:t>
            </w:r>
          </w:p>
        </w:tc>
      </w:tr>
      <w:tr w:rsidR="001B017D" w:rsidRPr="00E06D9F" w:rsidTr="00C07020">
        <w:trPr>
          <w:gridBefore w:val="1"/>
          <w:trHeight w:val="588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8 708,5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14 936,5</w:t>
            </w:r>
          </w:p>
        </w:tc>
      </w:tr>
      <w:tr w:rsidR="001B017D" w:rsidRPr="00E06D9F" w:rsidTr="00C07020">
        <w:trPr>
          <w:gridBefore w:val="1"/>
          <w:trHeight w:val="780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1 230,1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1 230,1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1 230,1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0510060500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950,0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0510060500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950,0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0510060500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950,0</w:t>
            </w:r>
          </w:p>
        </w:tc>
      </w:tr>
      <w:tr w:rsidR="001B017D" w:rsidRPr="00E06D9F" w:rsidTr="00C07020">
        <w:trPr>
          <w:gridBefore w:val="1"/>
          <w:trHeight w:val="960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 формированию комфортной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2015 - 2020 годах"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11 666,3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11 666,3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11 666,3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Субсидия на благоустройство территорий кладбищ В Новосибирской области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9900070540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1 090,1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9900070540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1 090,1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9900070540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1 090,1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588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Субсидия на реализацию мероприятий по развитию водохозяйственного комплекса НСО ГП НСО "Охрана окружающей среды" на 2015 - 2020 годы"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1200003730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1200003730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1200003730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1B017D" w:rsidRPr="00E06D9F" w:rsidTr="00C07020">
        <w:trPr>
          <w:gridBefore w:val="1"/>
          <w:trHeight w:val="588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684 071,2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125 172,4</w:t>
            </w:r>
          </w:p>
        </w:tc>
      </w:tr>
      <w:tr w:rsidR="001B017D" w:rsidRPr="00E06D9F" w:rsidTr="00C07020">
        <w:trPr>
          <w:gridBefore w:val="1"/>
          <w:trHeight w:val="780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1 538,2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1 538,2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1 538,2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22 392,0</w:t>
            </w:r>
          </w:p>
        </w:tc>
      </w:tr>
      <w:tr w:rsidR="001B017D" w:rsidRPr="00E06D9F" w:rsidTr="00C07020">
        <w:trPr>
          <w:gridBefore w:val="1"/>
          <w:trHeight w:val="780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7 776,9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7 776,9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14 491,6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14 491,6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123,4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123,4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16 792,4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16 792,4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16 792,4</w:t>
            </w:r>
          </w:p>
        </w:tc>
      </w:tr>
      <w:tr w:rsidR="001B017D" w:rsidRPr="00E06D9F" w:rsidTr="00C07020">
        <w:trPr>
          <w:gridBefore w:val="1"/>
          <w:trHeight w:val="588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65 962,2</w:t>
            </w:r>
          </w:p>
        </w:tc>
      </w:tr>
      <w:tr w:rsidR="001B017D" w:rsidRPr="00E06D9F" w:rsidTr="00C07020">
        <w:trPr>
          <w:gridBefore w:val="1"/>
          <w:trHeight w:val="780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64 686,7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64 686,7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1 275,5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1 275,5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1B017D" w:rsidRPr="00E06D9F" w:rsidTr="00C07020">
        <w:trPr>
          <w:gridBefore w:val="1"/>
          <w:trHeight w:val="972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18 334,6</w:t>
            </w:r>
          </w:p>
        </w:tc>
      </w:tr>
      <w:tr w:rsidR="001B017D" w:rsidRPr="00E06D9F" w:rsidTr="00C07020">
        <w:trPr>
          <w:gridBefore w:val="1"/>
          <w:trHeight w:val="780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10 930,0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10 930,0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5 875,3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5 875,3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1 529,3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1 529,3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442 316,6</w:t>
            </w:r>
          </w:p>
        </w:tc>
      </w:tr>
      <w:tr w:rsidR="001B017D" w:rsidRPr="00E06D9F" w:rsidTr="00C07020">
        <w:trPr>
          <w:gridBefore w:val="1"/>
          <w:trHeight w:val="588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58 681,0</w:t>
            </w:r>
          </w:p>
        </w:tc>
      </w:tr>
      <w:tr w:rsidR="001B017D" w:rsidRPr="00E06D9F" w:rsidTr="00C07020">
        <w:trPr>
          <w:gridBefore w:val="1"/>
          <w:trHeight w:val="780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26 920,8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26 920,8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28 511,9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28 511,9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2 595,7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2 595,7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652,5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652,5</w:t>
            </w:r>
          </w:p>
        </w:tc>
      </w:tr>
      <w:tr w:rsidR="001B017D" w:rsidRPr="00E06D9F" w:rsidTr="00C07020">
        <w:trPr>
          <w:gridBefore w:val="1"/>
          <w:trHeight w:val="588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10 871,2</w:t>
            </w:r>
          </w:p>
        </w:tc>
      </w:tr>
      <w:tr w:rsidR="001B017D" w:rsidRPr="00E06D9F" w:rsidTr="00C07020">
        <w:trPr>
          <w:gridBefore w:val="1"/>
          <w:trHeight w:val="780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773,4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773,4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10 097,8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10 097,8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Школы-интернаты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6 474,4</w:t>
            </w:r>
          </w:p>
        </w:tc>
      </w:tr>
      <w:tr w:rsidR="001B017D" w:rsidRPr="00E06D9F" w:rsidTr="00C07020">
        <w:trPr>
          <w:gridBefore w:val="1"/>
          <w:trHeight w:val="780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2 116,7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2 116,7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4 306,9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4 306,9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50,8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50,8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 xml:space="preserve">Реализация основных общеобразовательных программ 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241 422,5</w:t>
            </w:r>
          </w:p>
        </w:tc>
      </w:tr>
      <w:tr w:rsidR="001B017D" w:rsidRPr="00E06D9F" w:rsidTr="00C07020">
        <w:trPr>
          <w:gridBefore w:val="1"/>
          <w:trHeight w:val="587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232 881,5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232 881,5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8 541,0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8 541,0</w:t>
            </w:r>
          </w:p>
        </w:tc>
      </w:tr>
      <w:tr w:rsidR="001B017D" w:rsidRPr="00E06D9F" w:rsidTr="00C07020">
        <w:trPr>
          <w:gridBefore w:val="1"/>
          <w:trHeight w:val="1092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36 284,8</w:t>
            </w:r>
          </w:p>
        </w:tc>
      </w:tr>
      <w:tr w:rsidR="001B017D" w:rsidRPr="00E06D9F" w:rsidTr="00C07020">
        <w:trPr>
          <w:gridBefore w:val="1"/>
          <w:trHeight w:val="780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31 123,6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31 123,6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5 020,1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5 020,1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141,1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141,1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1B017D" w:rsidRPr="00E06D9F" w:rsidTr="00C07020">
        <w:trPr>
          <w:gridBefore w:val="1"/>
          <w:trHeight w:val="76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49 536,5</w:t>
            </w:r>
          </w:p>
        </w:tc>
      </w:tr>
      <w:tr w:rsidR="001B017D" w:rsidRPr="00E06D9F" w:rsidTr="00C07020">
        <w:trPr>
          <w:gridBefore w:val="1"/>
          <w:trHeight w:val="780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23 124,0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23 124,0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21 509,1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21 509,1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4 903,3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4 903,3</w:t>
            </w:r>
          </w:p>
        </w:tc>
      </w:tr>
      <w:tr w:rsidR="001B017D" w:rsidRPr="00E06D9F" w:rsidTr="00C07020">
        <w:trPr>
          <w:gridBefore w:val="1"/>
          <w:trHeight w:val="90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7 202,8</w:t>
            </w:r>
          </w:p>
        </w:tc>
      </w:tr>
      <w:tr w:rsidR="001B017D" w:rsidRPr="00E06D9F" w:rsidTr="00C07020">
        <w:trPr>
          <w:gridBefore w:val="1"/>
          <w:trHeight w:val="780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3 150,8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3 150,8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3 932,0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3 932,0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120,0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66 759,1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19 484,3</w:t>
            </w:r>
          </w:p>
        </w:tc>
      </w:tr>
      <w:tr w:rsidR="001B017D" w:rsidRPr="00E06D9F" w:rsidTr="00C07020">
        <w:trPr>
          <w:gridBefore w:val="1"/>
          <w:trHeight w:val="780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14 919,8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14 919,8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4 486,5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4 486,5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78,0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78,0</w:t>
            </w:r>
          </w:p>
        </w:tc>
      </w:tr>
      <w:tr w:rsidR="001B017D" w:rsidRPr="00E06D9F" w:rsidTr="00C07020">
        <w:trPr>
          <w:gridBefore w:val="1"/>
          <w:trHeight w:val="858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47 274,8</w:t>
            </w:r>
          </w:p>
        </w:tc>
      </w:tr>
      <w:tr w:rsidR="001B017D" w:rsidRPr="00E06D9F" w:rsidTr="00C07020">
        <w:trPr>
          <w:gridBefore w:val="1"/>
          <w:trHeight w:val="780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24 569,0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24 569,0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22 179,1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22 179,1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526,7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526,7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5 721,0</w:t>
            </w:r>
          </w:p>
        </w:tc>
      </w:tr>
      <w:tr w:rsidR="001B017D" w:rsidRPr="00E06D9F" w:rsidTr="00C07020">
        <w:trPr>
          <w:gridBefore w:val="1"/>
          <w:trHeight w:val="126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межбюджетные трансферты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2014 - 2019 годы"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1B017D" w:rsidRPr="00E06D9F" w:rsidTr="00C07020">
        <w:trPr>
          <w:gridBefore w:val="1"/>
          <w:trHeight w:val="780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1 004,0</w:t>
            </w:r>
          </w:p>
        </w:tc>
      </w:tr>
      <w:tr w:rsidR="001B017D" w:rsidRPr="00E06D9F" w:rsidTr="00C07020">
        <w:trPr>
          <w:gridBefore w:val="1"/>
          <w:trHeight w:val="780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402,5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259,5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143,0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574,5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574,5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44 102,1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17 853,6</w:t>
            </w:r>
          </w:p>
        </w:tc>
      </w:tr>
      <w:tr w:rsidR="001B017D" w:rsidRPr="00E06D9F" w:rsidTr="00C07020">
        <w:trPr>
          <w:gridBefore w:val="1"/>
          <w:trHeight w:val="780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11 703,2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11 703,2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6 055,3</w:t>
            </w:r>
          </w:p>
        </w:tc>
      </w:tr>
      <w:tr w:rsidR="001B017D" w:rsidRPr="00E06D9F" w:rsidTr="00C07020">
        <w:trPr>
          <w:gridBefore w:val="1"/>
          <w:trHeight w:val="351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6 055,3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95,1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95,1</w:t>
            </w:r>
          </w:p>
        </w:tc>
      </w:tr>
      <w:tr w:rsidR="001B017D" w:rsidRPr="00E06D9F" w:rsidTr="00C07020">
        <w:trPr>
          <w:gridBefore w:val="1"/>
          <w:trHeight w:val="1391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Реализация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8 576,4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8 576,4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8 576,4</w:t>
            </w:r>
          </w:p>
        </w:tc>
      </w:tr>
      <w:tr w:rsidR="001B017D" w:rsidRPr="00E06D9F" w:rsidTr="00C07020">
        <w:trPr>
          <w:gridBefore w:val="1"/>
          <w:trHeight w:val="143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МП «Развитие и поддержка одаренных и талантливых детей"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442,0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346,0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346,0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96,0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66,0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</w:tr>
      <w:tr w:rsidR="001B017D" w:rsidRPr="00E06D9F" w:rsidTr="00C07020">
        <w:trPr>
          <w:gridBefore w:val="1"/>
          <w:trHeight w:val="429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МП "Повышение безопасности дорожного движения в Ордынском районе Новосибирской области на 2014-2018 годы"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МП "Профилактика правонарушений в Ордынском районе Новосибирской области на 2014- 2017 годы"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1B017D" w:rsidRPr="00E06D9F" w:rsidTr="00C07020">
        <w:trPr>
          <w:gridBefore w:val="1"/>
          <w:trHeight w:val="1164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137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Софинансирование 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0790070380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598,2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0790070380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598,2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0790070380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598,2</w:t>
            </w:r>
          </w:p>
        </w:tc>
      </w:tr>
      <w:tr w:rsidR="001B017D" w:rsidRPr="00E06D9F" w:rsidTr="00C07020">
        <w:trPr>
          <w:gridBefore w:val="1"/>
          <w:trHeight w:val="840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Софинансирование 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2016-2021 годы"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0790070910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42,2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0790070910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42,2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0790070910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42,2</w:t>
            </w:r>
          </w:p>
        </w:tc>
      </w:tr>
      <w:tr w:rsidR="001B017D" w:rsidRPr="00E06D9F" w:rsidTr="00C07020">
        <w:trPr>
          <w:gridBefore w:val="1"/>
          <w:trHeight w:val="588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95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Субсидии  на создание в общеобразовательных организациях, расположенных в сельской местности, условий для занятий 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1B017D" w:rsidRPr="00E06D9F" w:rsidTr="00C07020">
        <w:trPr>
          <w:gridBefore w:val="1"/>
          <w:trHeight w:val="780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Субсидии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2016-2021 годы"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1B017D" w:rsidRPr="00E06D9F" w:rsidTr="00C07020">
        <w:trPr>
          <w:gridBefore w:val="1"/>
          <w:trHeight w:val="83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7 407,1</w:t>
            </w:r>
          </w:p>
        </w:tc>
      </w:tr>
      <w:tr w:rsidR="001B017D" w:rsidRPr="00E06D9F" w:rsidTr="00C07020">
        <w:trPr>
          <w:gridBefore w:val="1"/>
          <w:trHeight w:val="780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6 525,9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6 525,9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828,5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828,5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52,7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52,7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135 444,3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96 832,4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28 700,6</w:t>
            </w:r>
          </w:p>
        </w:tc>
      </w:tr>
      <w:tr w:rsidR="001B017D" w:rsidRPr="00E06D9F" w:rsidTr="00C07020">
        <w:trPr>
          <w:gridBefore w:val="1"/>
          <w:trHeight w:val="780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20 271,8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20 271,8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8 128,8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8 128,8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1 861,9</w:t>
            </w:r>
          </w:p>
        </w:tc>
      </w:tr>
      <w:tr w:rsidR="001B017D" w:rsidRPr="00E06D9F" w:rsidTr="00C07020">
        <w:trPr>
          <w:gridBefore w:val="1"/>
          <w:trHeight w:val="780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708,2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708,2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1 147,2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1 147,2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Библиотеки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6 394,2</w:t>
            </w:r>
          </w:p>
        </w:tc>
      </w:tr>
      <w:tr w:rsidR="001B017D" w:rsidRPr="00E06D9F" w:rsidTr="00C07020">
        <w:trPr>
          <w:gridBefore w:val="1"/>
          <w:trHeight w:val="780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4 806,8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4 806,8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1 360,9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1 360,9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226,5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226,5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МП «Развитие и сохранение культуры на территории Ордынского района на период 2016-2018 годы»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1 500,0</w:t>
            </w:r>
          </w:p>
        </w:tc>
      </w:tr>
      <w:tr w:rsidR="001B017D" w:rsidRPr="00E06D9F" w:rsidTr="00C07020">
        <w:trPr>
          <w:gridBefore w:val="1"/>
          <w:trHeight w:val="780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228,4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228,4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1 271,6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1 271,6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Мероприятия по осуществлению расходов на комплектование книжных фондов библиотек муниципальных образований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1100051440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1100051440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1100051440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588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межбюджетные трансферты на реализацию мероприятий государственной программы Новосибирской области "Культура Новосибирской области" на 2015-2020 годы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"Культура Новосибирской области на 2015-2020 годы"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2 773,6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2 773,6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2 773,6</w:t>
            </w:r>
          </w:p>
        </w:tc>
      </w:tr>
      <w:tr w:rsidR="001B017D" w:rsidRPr="00E06D9F" w:rsidTr="00C07020">
        <w:trPr>
          <w:gridBefore w:val="1"/>
          <w:trHeight w:val="1164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Субсидия по поддержке отрасли культуры в рамках государственной программы Новосибирской области "Культура Новосибирской области" на 2015-2020 годы" (комплектование книжных фондов муниципальных общедоступных библиотек и государственных библиотек субъектов Российской Федерации)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11000R5192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48,0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11000R5192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48,0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11000R5192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48,0</w:t>
            </w:r>
          </w:p>
        </w:tc>
      </w:tr>
      <w:tr w:rsidR="001B017D" w:rsidRPr="00E06D9F" w:rsidTr="00C07020">
        <w:trPr>
          <w:gridBefore w:val="1"/>
          <w:trHeight w:val="1548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Субсидия на реализацию мероприятий по поддержке отрасли культуры в рамках ГП НСО "Культура Новосибирской области в 2015-2020 годы" в части подключения муниципальных общедоступных библиотек  и государственных центральных библиотекНСО к информационной- телекомуникационной сети "Интернет" и развития бивлиотечного дела с учетом задачи расширения информационных технологий и оцифровки на 2017 год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11000R5193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57,0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11000R5193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57,0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11000R5193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57,0</w:t>
            </w:r>
          </w:p>
        </w:tc>
      </w:tr>
      <w:tr w:rsidR="001B017D" w:rsidRPr="00E06D9F" w:rsidTr="00C07020">
        <w:trPr>
          <w:gridBefore w:val="1"/>
          <w:trHeight w:val="972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"Культура Новосибирской области" на 2015-2020 годы"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11000R5580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11000R5580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11000R5580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15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"Культура Новосибирской области" на 2015-2020 годы"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11000R5582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11000R5582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11000R5582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1B017D" w:rsidRPr="00E06D9F" w:rsidTr="00C07020">
        <w:trPr>
          <w:gridBefore w:val="1"/>
          <w:trHeight w:val="972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42 372,9</w:t>
            </w:r>
          </w:p>
        </w:tc>
      </w:tr>
      <w:tr w:rsidR="001B017D" w:rsidRPr="00E06D9F" w:rsidTr="00C07020">
        <w:trPr>
          <w:gridBefore w:val="1"/>
          <w:trHeight w:val="780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35 542,5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35 542,5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5 630,4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5 630,4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1 200,0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1 200,0</w:t>
            </w:r>
          </w:p>
        </w:tc>
      </w:tr>
      <w:tr w:rsidR="001B017D" w:rsidRPr="00E06D9F" w:rsidTr="00C07020">
        <w:trPr>
          <w:gridBefore w:val="1"/>
          <w:trHeight w:val="972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1 158,1</w:t>
            </w:r>
          </w:p>
        </w:tc>
      </w:tr>
      <w:tr w:rsidR="001B017D" w:rsidRPr="00E06D9F" w:rsidTr="00C07020">
        <w:trPr>
          <w:gridBefore w:val="1"/>
          <w:trHeight w:val="780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1 108,1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1 108,1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1B017D" w:rsidRPr="00E06D9F" w:rsidTr="00C07020">
        <w:trPr>
          <w:gridBefore w:val="1"/>
          <w:trHeight w:val="833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10 266,0</w:t>
            </w:r>
          </w:p>
        </w:tc>
      </w:tr>
      <w:tr w:rsidR="001B017D" w:rsidRPr="00E06D9F" w:rsidTr="00C07020">
        <w:trPr>
          <w:gridBefore w:val="1"/>
          <w:trHeight w:val="780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9 981,9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9 981,9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284,1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284,1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38 611,9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Административно-хозяйственный центр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16 532,2</w:t>
            </w:r>
          </w:p>
        </w:tc>
      </w:tr>
      <w:tr w:rsidR="001B017D" w:rsidRPr="00E06D9F" w:rsidTr="00C07020">
        <w:trPr>
          <w:gridBefore w:val="1"/>
          <w:trHeight w:val="780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13 014,9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13 014,9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3 380,8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3 380,8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136,5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136,5</w:t>
            </w:r>
          </w:p>
        </w:tc>
      </w:tr>
      <w:tr w:rsidR="001B017D" w:rsidRPr="00E06D9F" w:rsidTr="00C07020">
        <w:trPr>
          <w:gridBefore w:val="1"/>
          <w:trHeight w:val="83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22 079,7</w:t>
            </w:r>
          </w:p>
        </w:tc>
      </w:tr>
      <w:tr w:rsidR="001B017D" w:rsidRPr="00E06D9F" w:rsidTr="00C07020">
        <w:trPr>
          <w:gridBefore w:val="1"/>
          <w:trHeight w:val="780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19 334,7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19 334,7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2 745,0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2 745,0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83 104,8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36 393,7</w:t>
            </w:r>
          </w:p>
        </w:tc>
      </w:tr>
      <w:tr w:rsidR="001B017D" w:rsidRPr="00E06D9F" w:rsidTr="00C07020">
        <w:trPr>
          <w:gridBefore w:val="1"/>
          <w:trHeight w:val="588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30 150,2</w:t>
            </w:r>
          </w:p>
        </w:tc>
      </w:tr>
      <w:tr w:rsidR="001B017D" w:rsidRPr="00E06D9F" w:rsidTr="00C07020">
        <w:trPr>
          <w:gridBefore w:val="1"/>
          <w:trHeight w:val="780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28 789,6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28 789,6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1 332,7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1 332,7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Учреждения социального обслуживания населения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4 658,6</w:t>
            </w:r>
          </w:p>
        </w:tc>
      </w:tr>
      <w:tr w:rsidR="001B017D" w:rsidRPr="00E06D9F" w:rsidTr="00C07020">
        <w:trPr>
          <w:gridBefore w:val="1"/>
          <w:trHeight w:val="780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674,1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674,1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3 759,5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3 759,5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205,0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205,0</w:t>
            </w:r>
          </w:p>
        </w:tc>
      </w:tr>
      <w:tr w:rsidR="001B017D" w:rsidRPr="00E06D9F" w:rsidTr="00C07020">
        <w:trPr>
          <w:gridBefore w:val="1"/>
          <w:trHeight w:val="79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1 584,9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1 584,9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1 584,9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9 688,0</w:t>
            </w:r>
          </w:p>
        </w:tc>
      </w:tr>
      <w:tr w:rsidR="001B017D" w:rsidRPr="00E06D9F" w:rsidTr="00C07020">
        <w:trPr>
          <w:gridBefore w:val="1"/>
          <w:trHeight w:val="588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780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межбюджетные трансферты на реализацию мероприятий в рамках государственной программы Новосибирской области "Устойчивое развитие сельских территорий в Новосибирской области на 2015 - 2017 годы и на период до 2020 года"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6 873,0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6 873,0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6 873,0</w:t>
            </w:r>
          </w:p>
        </w:tc>
      </w:tr>
      <w:tr w:rsidR="001B017D" w:rsidRPr="00E06D9F" w:rsidTr="00C07020">
        <w:trPr>
          <w:gridBefore w:val="1"/>
          <w:trHeight w:val="1164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9900051340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2 815,0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9900051340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2 815,0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9900051340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2 815,0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35 668,1</w:t>
            </w:r>
          </w:p>
        </w:tc>
      </w:tr>
      <w:tr w:rsidR="001B017D" w:rsidRPr="00E06D9F" w:rsidTr="00C07020">
        <w:trPr>
          <w:gridBefore w:val="1"/>
          <w:trHeight w:val="588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35 668,1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15 255,4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15 255,4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20 412,7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20 412,7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1B017D" w:rsidRPr="00E06D9F" w:rsidTr="00C07020">
        <w:trPr>
          <w:gridBefore w:val="1"/>
          <w:trHeight w:val="1548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межбюджетные трансферты на формирование условий для обеспечения беспрепятственного доступа инвалидов и других маломобильных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годы"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5 199,0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Массовый спорт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588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5 199,0</w:t>
            </w:r>
          </w:p>
        </w:tc>
      </w:tr>
      <w:tr w:rsidR="001B017D" w:rsidRPr="00E06D9F" w:rsidTr="00C07020">
        <w:trPr>
          <w:gridBefore w:val="1"/>
          <w:trHeight w:val="972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финанасами в Новосибирской области на 2014- 2019 годы"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Мероприятия в области спорта, физической культуры и туризма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2 450,0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2 450,0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2 450,0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МП «Развитие физической культуры и массового спорта в Ордынском районе  на 2015-2017 годы"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2 749,0</w:t>
            </w:r>
          </w:p>
        </w:tc>
      </w:tr>
      <w:tr w:rsidR="001B017D" w:rsidRPr="00E06D9F" w:rsidTr="00C07020">
        <w:trPr>
          <w:gridBefore w:val="1"/>
          <w:trHeight w:val="780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1 314,0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121,0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1 193,0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1 435,0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1 435,0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730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1B017D" w:rsidRPr="00E06D9F" w:rsidTr="00C07020">
        <w:trPr>
          <w:gridBefore w:val="1"/>
          <w:trHeight w:val="588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62 985,8</w:t>
            </w:r>
          </w:p>
        </w:tc>
      </w:tr>
      <w:tr w:rsidR="001B017D" w:rsidRPr="00E06D9F" w:rsidTr="00C07020">
        <w:trPr>
          <w:gridBefore w:val="1"/>
          <w:trHeight w:val="588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Дотации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510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6 718,0</w:t>
            </w:r>
          </w:p>
        </w:tc>
      </w:tr>
      <w:tr w:rsidR="001B017D" w:rsidRPr="00E06D9F" w:rsidTr="00C07020">
        <w:trPr>
          <w:gridBefore w:val="1"/>
          <w:trHeight w:val="90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финанасами в Новосибирской области на 2014- 2019 годы"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6 718,0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6 718,0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6 718,0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Ревизионная комиссия Ордынского района Новосибирской области</w:t>
            </w:r>
            <w:bookmarkStart w:id="0" w:name="_GoBack"/>
            <w:bookmarkEnd w:id="0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1B017D" w:rsidRPr="00E06D9F" w:rsidTr="00C07020">
        <w:trPr>
          <w:gridBefore w:val="1"/>
          <w:trHeight w:val="588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1B017D" w:rsidRPr="00E06D9F" w:rsidTr="00C07020">
        <w:trPr>
          <w:gridBefore w:val="1"/>
          <w:trHeight w:val="780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2 192,2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2 192,2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79,2</w:t>
            </w:r>
          </w:p>
        </w:tc>
      </w:tr>
      <w:tr w:rsidR="001B017D" w:rsidRPr="00E06D9F" w:rsidTr="00C07020">
        <w:trPr>
          <w:gridBefore w:val="1"/>
          <w:trHeight w:val="396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79,2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1B017D" w:rsidRPr="00E06D9F" w:rsidTr="00C07020">
        <w:trPr>
          <w:gridBefore w:val="1"/>
          <w:trHeight w:val="225"/>
        </w:trPr>
        <w:tc>
          <w:tcPr>
            <w:tcW w:w="10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017D" w:rsidRPr="00E06D9F" w:rsidRDefault="001B017D" w:rsidP="00C070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ИТОГО:                                                                                                                                                                                                  </w:t>
            </w:r>
            <w:r w:rsidRPr="00E06D9F">
              <w:rPr>
                <w:rFonts w:ascii="Arial" w:hAnsi="Arial" w:cs="Arial"/>
                <w:b/>
                <w:bCs/>
                <w:sz w:val="16"/>
                <w:szCs w:val="16"/>
              </w:rPr>
              <w:t>1 262 459,70</w:t>
            </w:r>
          </w:p>
        </w:tc>
      </w:tr>
    </w:tbl>
    <w:p w:rsidR="001B017D" w:rsidRDefault="001B017D" w:rsidP="00D57A36">
      <w:pPr>
        <w:spacing w:line="240" w:lineRule="auto"/>
        <w:rPr>
          <w:sz w:val="24"/>
          <w:szCs w:val="24"/>
        </w:rPr>
      </w:pPr>
    </w:p>
    <w:p w:rsidR="001B017D" w:rsidRDefault="001B017D" w:rsidP="00D57A36">
      <w:pPr>
        <w:spacing w:line="240" w:lineRule="auto"/>
        <w:rPr>
          <w:sz w:val="24"/>
          <w:szCs w:val="24"/>
        </w:rPr>
      </w:pPr>
    </w:p>
    <w:p w:rsidR="001B017D" w:rsidRDefault="001B017D" w:rsidP="00D57A36">
      <w:pPr>
        <w:spacing w:line="240" w:lineRule="auto"/>
        <w:rPr>
          <w:sz w:val="24"/>
          <w:szCs w:val="24"/>
        </w:rPr>
      </w:pPr>
    </w:p>
    <w:p w:rsidR="001B017D" w:rsidRDefault="001B017D" w:rsidP="004B349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Глава Ордынского района</w:t>
      </w:r>
    </w:p>
    <w:p w:rsidR="001B017D" w:rsidRDefault="001B017D" w:rsidP="004B349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Новосибирской области                                                                                                         О.А.Орел</w:t>
      </w:r>
    </w:p>
    <w:p w:rsidR="001B017D" w:rsidRDefault="001B017D" w:rsidP="004B349A"/>
    <w:p w:rsidR="001B017D" w:rsidRDefault="001B017D" w:rsidP="00D57A36">
      <w:pPr>
        <w:spacing w:line="240" w:lineRule="auto"/>
        <w:rPr>
          <w:sz w:val="24"/>
          <w:szCs w:val="24"/>
        </w:rPr>
      </w:pPr>
    </w:p>
    <w:p w:rsidR="001B017D" w:rsidRDefault="001B017D" w:rsidP="0058016E">
      <w:pPr>
        <w:spacing w:line="240" w:lineRule="auto"/>
        <w:ind w:firstLine="0"/>
        <w:rPr>
          <w:sz w:val="24"/>
          <w:szCs w:val="24"/>
        </w:rPr>
      </w:pPr>
    </w:p>
    <w:sectPr w:rsidR="001B017D" w:rsidSect="00C07020">
      <w:headerReference w:type="default" r:id="rId6"/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17D" w:rsidRDefault="001B017D" w:rsidP="003A1FF2">
      <w:pPr>
        <w:spacing w:line="240" w:lineRule="auto"/>
      </w:pPr>
      <w:r>
        <w:separator/>
      </w:r>
    </w:p>
  </w:endnote>
  <w:endnote w:type="continuationSeparator" w:id="0">
    <w:p w:rsidR="001B017D" w:rsidRDefault="001B017D" w:rsidP="003A1FF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17D" w:rsidRDefault="001B017D" w:rsidP="003A1FF2">
      <w:pPr>
        <w:spacing w:line="240" w:lineRule="auto"/>
      </w:pPr>
      <w:r>
        <w:separator/>
      </w:r>
    </w:p>
  </w:footnote>
  <w:footnote w:type="continuationSeparator" w:id="0">
    <w:p w:rsidR="001B017D" w:rsidRDefault="001B017D" w:rsidP="003A1FF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17D" w:rsidRDefault="001B017D" w:rsidP="00E54B34">
    <w:pPr>
      <w:pStyle w:val="Header"/>
      <w:jc w:val="center"/>
    </w:pPr>
    <w:fldSimple w:instr=" PAGE   \* MERGEFORMAT ">
      <w:r>
        <w:rPr>
          <w:noProof/>
        </w:rPr>
        <w:t>19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13AB"/>
    <w:rsid w:val="000026A1"/>
    <w:rsid w:val="00011388"/>
    <w:rsid w:val="000120E1"/>
    <w:rsid w:val="00014CA3"/>
    <w:rsid w:val="00015B89"/>
    <w:rsid w:val="00016E50"/>
    <w:rsid w:val="00024087"/>
    <w:rsid w:val="000275E1"/>
    <w:rsid w:val="0003025A"/>
    <w:rsid w:val="00030A08"/>
    <w:rsid w:val="00036E53"/>
    <w:rsid w:val="00037EDF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5DF"/>
    <w:rsid w:val="00060BC8"/>
    <w:rsid w:val="00064D14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974DC"/>
    <w:rsid w:val="00097B95"/>
    <w:rsid w:val="000A2BCE"/>
    <w:rsid w:val="000A2CEB"/>
    <w:rsid w:val="000A3B0F"/>
    <w:rsid w:val="000A55D6"/>
    <w:rsid w:val="000A60EB"/>
    <w:rsid w:val="000A787C"/>
    <w:rsid w:val="000B1D1B"/>
    <w:rsid w:val="000B43F4"/>
    <w:rsid w:val="000B4CAD"/>
    <w:rsid w:val="000B6C75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732D0"/>
    <w:rsid w:val="001742BA"/>
    <w:rsid w:val="00174643"/>
    <w:rsid w:val="00176462"/>
    <w:rsid w:val="001810E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017D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17792"/>
    <w:rsid w:val="00220024"/>
    <w:rsid w:val="00220531"/>
    <w:rsid w:val="00224C34"/>
    <w:rsid w:val="00227C34"/>
    <w:rsid w:val="00227D41"/>
    <w:rsid w:val="00231D28"/>
    <w:rsid w:val="00234AC1"/>
    <w:rsid w:val="002461BF"/>
    <w:rsid w:val="0025201C"/>
    <w:rsid w:val="00253F3F"/>
    <w:rsid w:val="00257397"/>
    <w:rsid w:val="00262008"/>
    <w:rsid w:val="002651F1"/>
    <w:rsid w:val="00271AED"/>
    <w:rsid w:val="00272DBF"/>
    <w:rsid w:val="00274A50"/>
    <w:rsid w:val="002760DB"/>
    <w:rsid w:val="002766FA"/>
    <w:rsid w:val="00281701"/>
    <w:rsid w:val="0028461A"/>
    <w:rsid w:val="00285A81"/>
    <w:rsid w:val="0028709D"/>
    <w:rsid w:val="00292BDF"/>
    <w:rsid w:val="002A13C3"/>
    <w:rsid w:val="002A2023"/>
    <w:rsid w:val="002A2F1C"/>
    <w:rsid w:val="002A7F31"/>
    <w:rsid w:val="002B02D1"/>
    <w:rsid w:val="002B1169"/>
    <w:rsid w:val="002B3892"/>
    <w:rsid w:val="002B3ED2"/>
    <w:rsid w:val="002B4050"/>
    <w:rsid w:val="002B54C5"/>
    <w:rsid w:val="002B704A"/>
    <w:rsid w:val="002B7CA1"/>
    <w:rsid w:val="002C4629"/>
    <w:rsid w:val="002C4C37"/>
    <w:rsid w:val="002C6A89"/>
    <w:rsid w:val="002D180D"/>
    <w:rsid w:val="002D2231"/>
    <w:rsid w:val="002D4F9C"/>
    <w:rsid w:val="002E07AB"/>
    <w:rsid w:val="002E0BB4"/>
    <w:rsid w:val="002E79BD"/>
    <w:rsid w:val="002F060C"/>
    <w:rsid w:val="002F0CD4"/>
    <w:rsid w:val="002F4BE2"/>
    <w:rsid w:val="003024E9"/>
    <w:rsid w:val="003056C9"/>
    <w:rsid w:val="00305B3F"/>
    <w:rsid w:val="00306431"/>
    <w:rsid w:val="0031088E"/>
    <w:rsid w:val="003133CB"/>
    <w:rsid w:val="0031375C"/>
    <w:rsid w:val="003146A2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28A6"/>
    <w:rsid w:val="003529B7"/>
    <w:rsid w:val="00352F6D"/>
    <w:rsid w:val="00353018"/>
    <w:rsid w:val="00354612"/>
    <w:rsid w:val="00357717"/>
    <w:rsid w:val="00357FBB"/>
    <w:rsid w:val="003618F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1FF2"/>
    <w:rsid w:val="003A2021"/>
    <w:rsid w:val="003B2AC2"/>
    <w:rsid w:val="003B4740"/>
    <w:rsid w:val="003B7AD5"/>
    <w:rsid w:val="003C05B7"/>
    <w:rsid w:val="003C1054"/>
    <w:rsid w:val="003C41D1"/>
    <w:rsid w:val="003C64D7"/>
    <w:rsid w:val="003C6573"/>
    <w:rsid w:val="003D11DE"/>
    <w:rsid w:val="003D218D"/>
    <w:rsid w:val="003D54EC"/>
    <w:rsid w:val="003E018F"/>
    <w:rsid w:val="003E031A"/>
    <w:rsid w:val="003F056C"/>
    <w:rsid w:val="003F20A3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5CF3"/>
    <w:rsid w:val="00485FF7"/>
    <w:rsid w:val="004862E8"/>
    <w:rsid w:val="00486745"/>
    <w:rsid w:val="00490B0F"/>
    <w:rsid w:val="00492A06"/>
    <w:rsid w:val="00493E6A"/>
    <w:rsid w:val="00495294"/>
    <w:rsid w:val="0049671F"/>
    <w:rsid w:val="004A0F84"/>
    <w:rsid w:val="004A446D"/>
    <w:rsid w:val="004A6DCF"/>
    <w:rsid w:val="004A7A28"/>
    <w:rsid w:val="004B2E34"/>
    <w:rsid w:val="004B349A"/>
    <w:rsid w:val="004B3B72"/>
    <w:rsid w:val="004B51A5"/>
    <w:rsid w:val="004B6654"/>
    <w:rsid w:val="004C0E72"/>
    <w:rsid w:val="004C14DD"/>
    <w:rsid w:val="004C3BF0"/>
    <w:rsid w:val="004C3E46"/>
    <w:rsid w:val="004C6F01"/>
    <w:rsid w:val="004D6347"/>
    <w:rsid w:val="004D6502"/>
    <w:rsid w:val="004E1B34"/>
    <w:rsid w:val="004E72FF"/>
    <w:rsid w:val="004F46BB"/>
    <w:rsid w:val="004F5D58"/>
    <w:rsid w:val="004F7C85"/>
    <w:rsid w:val="00500220"/>
    <w:rsid w:val="005010B2"/>
    <w:rsid w:val="00501ACA"/>
    <w:rsid w:val="00503732"/>
    <w:rsid w:val="00504F28"/>
    <w:rsid w:val="005072BF"/>
    <w:rsid w:val="005101FE"/>
    <w:rsid w:val="00512EDE"/>
    <w:rsid w:val="00513E20"/>
    <w:rsid w:val="00524CC9"/>
    <w:rsid w:val="00527BBD"/>
    <w:rsid w:val="0053627B"/>
    <w:rsid w:val="005468F7"/>
    <w:rsid w:val="00546B26"/>
    <w:rsid w:val="005476CE"/>
    <w:rsid w:val="00552908"/>
    <w:rsid w:val="00553A1D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016E"/>
    <w:rsid w:val="0058165E"/>
    <w:rsid w:val="00582A7F"/>
    <w:rsid w:val="00584E74"/>
    <w:rsid w:val="00585789"/>
    <w:rsid w:val="00590DAA"/>
    <w:rsid w:val="0059159A"/>
    <w:rsid w:val="00594FB5"/>
    <w:rsid w:val="00595842"/>
    <w:rsid w:val="0059598D"/>
    <w:rsid w:val="00597A15"/>
    <w:rsid w:val="005A10B5"/>
    <w:rsid w:val="005A2F77"/>
    <w:rsid w:val="005A48BD"/>
    <w:rsid w:val="005B1384"/>
    <w:rsid w:val="005B369C"/>
    <w:rsid w:val="005C1E5D"/>
    <w:rsid w:val="005C2E01"/>
    <w:rsid w:val="005C770A"/>
    <w:rsid w:val="005D09E7"/>
    <w:rsid w:val="005D112E"/>
    <w:rsid w:val="005D47FD"/>
    <w:rsid w:val="005D5C42"/>
    <w:rsid w:val="005D5D57"/>
    <w:rsid w:val="005D5E97"/>
    <w:rsid w:val="005E4458"/>
    <w:rsid w:val="005E6BF9"/>
    <w:rsid w:val="005F6C1E"/>
    <w:rsid w:val="005F7C66"/>
    <w:rsid w:val="00603FF2"/>
    <w:rsid w:val="006062EE"/>
    <w:rsid w:val="00611BD5"/>
    <w:rsid w:val="00612453"/>
    <w:rsid w:val="00615CC1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54A6"/>
    <w:rsid w:val="00656E13"/>
    <w:rsid w:val="0066186B"/>
    <w:rsid w:val="00662D53"/>
    <w:rsid w:val="00664AB2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C1C73"/>
    <w:rsid w:val="006C1CAD"/>
    <w:rsid w:val="006C4DB9"/>
    <w:rsid w:val="006C5C10"/>
    <w:rsid w:val="006C7FB2"/>
    <w:rsid w:val="006D4666"/>
    <w:rsid w:val="006D6EAA"/>
    <w:rsid w:val="006D71AC"/>
    <w:rsid w:val="006E19A4"/>
    <w:rsid w:val="006F66AB"/>
    <w:rsid w:val="006F73E7"/>
    <w:rsid w:val="0070204E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5AD5"/>
    <w:rsid w:val="00745B9D"/>
    <w:rsid w:val="00751902"/>
    <w:rsid w:val="00754AF2"/>
    <w:rsid w:val="00756937"/>
    <w:rsid w:val="007576B0"/>
    <w:rsid w:val="00757C2E"/>
    <w:rsid w:val="00760C02"/>
    <w:rsid w:val="00764695"/>
    <w:rsid w:val="00770CF0"/>
    <w:rsid w:val="00777E5F"/>
    <w:rsid w:val="00780A91"/>
    <w:rsid w:val="00784D9A"/>
    <w:rsid w:val="0078617D"/>
    <w:rsid w:val="007865BC"/>
    <w:rsid w:val="00786998"/>
    <w:rsid w:val="00787AD9"/>
    <w:rsid w:val="00790220"/>
    <w:rsid w:val="00790C49"/>
    <w:rsid w:val="007925E8"/>
    <w:rsid w:val="00795380"/>
    <w:rsid w:val="00797044"/>
    <w:rsid w:val="00797FF6"/>
    <w:rsid w:val="007A70D0"/>
    <w:rsid w:val="007B0278"/>
    <w:rsid w:val="007B0A81"/>
    <w:rsid w:val="007B0BF0"/>
    <w:rsid w:val="007B4950"/>
    <w:rsid w:val="007C0B98"/>
    <w:rsid w:val="007C2D7A"/>
    <w:rsid w:val="007C65E2"/>
    <w:rsid w:val="007D0AE7"/>
    <w:rsid w:val="007D3C32"/>
    <w:rsid w:val="007D6F9F"/>
    <w:rsid w:val="007D7150"/>
    <w:rsid w:val="007E2338"/>
    <w:rsid w:val="007E499C"/>
    <w:rsid w:val="007E59FF"/>
    <w:rsid w:val="007E7351"/>
    <w:rsid w:val="007F0761"/>
    <w:rsid w:val="007F40B4"/>
    <w:rsid w:val="007F6A43"/>
    <w:rsid w:val="007F7210"/>
    <w:rsid w:val="008052C1"/>
    <w:rsid w:val="00810A71"/>
    <w:rsid w:val="00811A17"/>
    <w:rsid w:val="00812081"/>
    <w:rsid w:val="008152BC"/>
    <w:rsid w:val="00815322"/>
    <w:rsid w:val="0081534A"/>
    <w:rsid w:val="008172ED"/>
    <w:rsid w:val="00820EEA"/>
    <w:rsid w:val="0082590D"/>
    <w:rsid w:val="00833484"/>
    <w:rsid w:val="00834A01"/>
    <w:rsid w:val="0084526B"/>
    <w:rsid w:val="00851E3F"/>
    <w:rsid w:val="00852A12"/>
    <w:rsid w:val="00852A14"/>
    <w:rsid w:val="008538C3"/>
    <w:rsid w:val="008548D1"/>
    <w:rsid w:val="00872A62"/>
    <w:rsid w:val="00875B6B"/>
    <w:rsid w:val="008763C9"/>
    <w:rsid w:val="00876C1D"/>
    <w:rsid w:val="008774EA"/>
    <w:rsid w:val="00877ED9"/>
    <w:rsid w:val="00880AD5"/>
    <w:rsid w:val="0089744F"/>
    <w:rsid w:val="00897CE6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2F72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8F72BE"/>
    <w:rsid w:val="009053F5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34E2"/>
    <w:rsid w:val="0093723D"/>
    <w:rsid w:val="00940209"/>
    <w:rsid w:val="00941247"/>
    <w:rsid w:val="009443A0"/>
    <w:rsid w:val="00947394"/>
    <w:rsid w:val="00952A97"/>
    <w:rsid w:val="00953FFC"/>
    <w:rsid w:val="00954772"/>
    <w:rsid w:val="0095550C"/>
    <w:rsid w:val="0096011A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0C4A"/>
    <w:rsid w:val="009A45F9"/>
    <w:rsid w:val="009A77A6"/>
    <w:rsid w:val="009B54A5"/>
    <w:rsid w:val="009C2060"/>
    <w:rsid w:val="009C5776"/>
    <w:rsid w:val="009C7A8B"/>
    <w:rsid w:val="009D02CB"/>
    <w:rsid w:val="009D1415"/>
    <w:rsid w:val="009D3B65"/>
    <w:rsid w:val="009D7E94"/>
    <w:rsid w:val="009E087A"/>
    <w:rsid w:val="009E65EF"/>
    <w:rsid w:val="009F35D6"/>
    <w:rsid w:val="009F4005"/>
    <w:rsid w:val="009F6A82"/>
    <w:rsid w:val="00A0379D"/>
    <w:rsid w:val="00A03DFD"/>
    <w:rsid w:val="00A0554A"/>
    <w:rsid w:val="00A060C8"/>
    <w:rsid w:val="00A06311"/>
    <w:rsid w:val="00A15FEF"/>
    <w:rsid w:val="00A20A11"/>
    <w:rsid w:val="00A21AB6"/>
    <w:rsid w:val="00A23B65"/>
    <w:rsid w:val="00A246AD"/>
    <w:rsid w:val="00A265E0"/>
    <w:rsid w:val="00A3124A"/>
    <w:rsid w:val="00A3187D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448AD"/>
    <w:rsid w:val="00A50594"/>
    <w:rsid w:val="00A535AD"/>
    <w:rsid w:val="00A63855"/>
    <w:rsid w:val="00A655CD"/>
    <w:rsid w:val="00A66878"/>
    <w:rsid w:val="00A721F1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8C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4CB9"/>
    <w:rsid w:val="00AF567E"/>
    <w:rsid w:val="00AF6E79"/>
    <w:rsid w:val="00AF785C"/>
    <w:rsid w:val="00B04996"/>
    <w:rsid w:val="00B12690"/>
    <w:rsid w:val="00B12923"/>
    <w:rsid w:val="00B12A8F"/>
    <w:rsid w:val="00B16268"/>
    <w:rsid w:val="00B16F1B"/>
    <w:rsid w:val="00B17A2A"/>
    <w:rsid w:val="00B20B07"/>
    <w:rsid w:val="00B2233F"/>
    <w:rsid w:val="00B25222"/>
    <w:rsid w:val="00B25698"/>
    <w:rsid w:val="00B30ED7"/>
    <w:rsid w:val="00B33B80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67CA0"/>
    <w:rsid w:val="00B71B44"/>
    <w:rsid w:val="00B720B8"/>
    <w:rsid w:val="00B72E05"/>
    <w:rsid w:val="00B759A8"/>
    <w:rsid w:val="00B77134"/>
    <w:rsid w:val="00B805FF"/>
    <w:rsid w:val="00B81AE7"/>
    <w:rsid w:val="00B82BB7"/>
    <w:rsid w:val="00B82EF3"/>
    <w:rsid w:val="00B86985"/>
    <w:rsid w:val="00B86DAC"/>
    <w:rsid w:val="00B95C8F"/>
    <w:rsid w:val="00BA1411"/>
    <w:rsid w:val="00BA2F0A"/>
    <w:rsid w:val="00BA40EF"/>
    <w:rsid w:val="00BB2437"/>
    <w:rsid w:val="00BB3B97"/>
    <w:rsid w:val="00BC0CC9"/>
    <w:rsid w:val="00BC0F6B"/>
    <w:rsid w:val="00BC34D6"/>
    <w:rsid w:val="00BC4229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F1972"/>
    <w:rsid w:val="00BF2137"/>
    <w:rsid w:val="00BF2ABC"/>
    <w:rsid w:val="00BF2DF9"/>
    <w:rsid w:val="00BF788D"/>
    <w:rsid w:val="00C04393"/>
    <w:rsid w:val="00C07020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964"/>
    <w:rsid w:val="00C43A9C"/>
    <w:rsid w:val="00C53709"/>
    <w:rsid w:val="00C57672"/>
    <w:rsid w:val="00C622CD"/>
    <w:rsid w:val="00C63871"/>
    <w:rsid w:val="00C63F4D"/>
    <w:rsid w:val="00C644E6"/>
    <w:rsid w:val="00C74664"/>
    <w:rsid w:val="00C81423"/>
    <w:rsid w:val="00C81683"/>
    <w:rsid w:val="00C8574A"/>
    <w:rsid w:val="00C863A4"/>
    <w:rsid w:val="00C86709"/>
    <w:rsid w:val="00C92F13"/>
    <w:rsid w:val="00C95463"/>
    <w:rsid w:val="00C9714E"/>
    <w:rsid w:val="00C9720D"/>
    <w:rsid w:val="00CA772F"/>
    <w:rsid w:val="00CA7F8E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70A8"/>
    <w:rsid w:val="00CD0F9F"/>
    <w:rsid w:val="00CD2326"/>
    <w:rsid w:val="00CD2CF3"/>
    <w:rsid w:val="00CD50AD"/>
    <w:rsid w:val="00CD71B8"/>
    <w:rsid w:val="00CE13AB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4B2D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3C89"/>
    <w:rsid w:val="00D43EB9"/>
    <w:rsid w:val="00D44CCC"/>
    <w:rsid w:val="00D47730"/>
    <w:rsid w:val="00D501E9"/>
    <w:rsid w:val="00D54974"/>
    <w:rsid w:val="00D5533F"/>
    <w:rsid w:val="00D57A36"/>
    <w:rsid w:val="00D57BFF"/>
    <w:rsid w:val="00D62B45"/>
    <w:rsid w:val="00D63EAF"/>
    <w:rsid w:val="00D664C8"/>
    <w:rsid w:val="00D67351"/>
    <w:rsid w:val="00D7061D"/>
    <w:rsid w:val="00D7277F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A07FE"/>
    <w:rsid w:val="00DA0DB2"/>
    <w:rsid w:val="00DA17CD"/>
    <w:rsid w:val="00DA1A3D"/>
    <w:rsid w:val="00DA2DB4"/>
    <w:rsid w:val="00DA38E5"/>
    <w:rsid w:val="00DA3BE7"/>
    <w:rsid w:val="00DB27C9"/>
    <w:rsid w:val="00DB5BE8"/>
    <w:rsid w:val="00DC118C"/>
    <w:rsid w:val="00DC31A2"/>
    <w:rsid w:val="00DD1651"/>
    <w:rsid w:val="00DD4F65"/>
    <w:rsid w:val="00DD5D1C"/>
    <w:rsid w:val="00DE3179"/>
    <w:rsid w:val="00DE3204"/>
    <w:rsid w:val="00DE3839"/>
    <w:rsid w:val="00DF28D2"/>
    <w:rsid w:val="00DF6BE0"/>
    <w:rsid w:val="00DF74A9"/>
    <w:rsid w:val="00E0104D"/>
    <w:rsid w:val="00E0597D"/>
    <w:rsid w:val="00E062EE"/>
    <w:rsid w:val="00E06D9F"/>
    <w:rsid w:val="00E07940"/>
    <w:rsid w:val="00E108AE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4F25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54B34"/>
    <w:rsid w:val="00E61E07"/>
    <w:rsid w:val="00E65755"/>
    <w:rsid w:val="00E6620C"/>
    <w:rsid w:val="00E730E9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324B"/>
    <w:rsid w:val="00E938E8"/>
    <w:rsid w:val="00E97A7F"/>
    <w:rsid w:val="00EA0C72"/>
    <w:rsid w:val="00EA24C5"/>
    <w:rsid w:val="00EB0CEF"/>
    <w:rsid w:val="00EB2141"/>
    <w:rsid w:val="00EB451D"/>
    <w:rsid w:val="00EB6269"/>
    <w:rsid w:val="00EB6593"/>
    <w:rsid w:val="00ED08D6"/>
    <w:rsid w:val="00ED370D"/>
    <w:rsid w:val="00ED5477"/>
    <w:rsid w:val="00ED63E1"/>
    <w:rsid w:val="00EE55C1"/>
    <w:rsid w:val="00EE6447"/>
    <w:rsid w:val="00EF03D1"/>
    <w:rsid w:val="00EF4FD8"/>
    <w:rsid w:val="00F01BE7"/>
    <w:rsid w:val="00F02A36"/>
    <w:rsid w:val="00F02F6B"/>
    <w:rsid w:val="00F03C49"/>
    <w:rsid w:val="00F03F6C"/>
    <w:rsid w:val="00F05158"/>
    <w:rsid w:val="00F05DEC"/>
    <w:rsid w:val="00F06392"/>
    <w:rsid w:val="00F11A6C"/>
    <w:rsid w:val="00F156DC"/>
    <w:rsid w:val="00F17F93"/>
    <w:rsid w:val="00F200A4"/>
    <w:rsid w:val="00F21782"/>
    <w:rsid w:val="00F263D6"/>
    <w:rsid w:val="00F26B64"/>
    <w:rsid w:val="00F30A87"/>
    <w:rsid w:val="00F317FE"/>
    <w:rsid w:val="00F31AB8"/>
    <w:rsid w:val="00F32831"/>
    <w:rsid w:val="00F35C48"/>
    <w:rsid w:val="00F42014"/>
    <w:rsid w:val="00F43F59"/>
    <w:rsid w:val="00F526B7"/>
    <w:rsid w:val="00F550E7"/>
    <w:rsid w:val="00F56F43"/>
    <w:rsid w:val="00F5796E"/>
    <w:rsid w:val="00F60835"/>
    <w:rsid w:val="00F620DF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868F2"/>
    <w:rsid w:val="00F90993"/>
    <w:rsid w:val="00F92222"/>
    <w:rsid w:val="00F92607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20B6"/>
    <w:rsid w:val="00FE4563"/>
    <w:rsid w:val="00FE496C"/>
    <w:rsid w:val="00FE76D7"/>
    <w:rsid w:val="00FF14BC"/>
    <w:rsid w:val="00FF2E5B"/>
    <w:rsid w:val="00FF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3AB"/>
    <w:pPr>
      <w:widowControl w:val="0"/>
      <w:autoSpaceDE w:val="0"/>
      <w:autoSpaceDN w:val="0"/>
      <w:adjustRightInd w:val="0"/>
      <w:spacing w:line="256" w:lineRule="auto"/>
      <w:ind w:firstLine="420"/>
      <w:jc w:val="both"/>
    </w:pPr>
    <w:rPr>
      <w:rFonts w:ascii="Times New Roman" w:eastAsia="Times New Roman" w:hAnsi="Times New Roman"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751902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751902"/>
    <w:rPr>
      <w:rFonts w:cs="Times New Roman"/>
      <w:color w:val="800080"/>
      <w:u w:val="single"/>
    </w:rPr>
  </w:style>
  <w:style w:type="paragraph" w:customStyle="1" w:styleId="xl25">
    <w:name w:val="xl25"/>
    <w:basedOn w:val="Normal"/>
    <w:uiPriority w:val="99"/>
    <w:rsid w:val="0075190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Normal"/>
    <w:uiPriority w:val="99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Normal"/>
    <w:uiPriority w:val="99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Normal"/>
    <w:uiPriority w:val="99"/>
    <w:rsid w:val="0075190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Normal"/>
    <w:uiPriority w:val="99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Normal"/>
    <w:uiPriority w:val="99"/>
    <w:rsid w:val="0075190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Normal"/>
    <w:uiPriority w:val="99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Normal"/>
    <w:uiPriority w:val="99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Normal"/>
    <w:uiPriority w:val="99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Normal"/>
    <w:uiPriority w:val="99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Normal"/>
    <w:uiPriority w:val="99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Normal"/>
    <w:uiPriority w:val="99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Normal"/>
    <w:uiPriority w:val="99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Normal"/>
    <w:uiPriority w:val="99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Normal"/>
    <w:uiPriority w:val="99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Normal"/>
    <w:uiPriority w:val="99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Normal"/>
    <w:uiPriority w:val="99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Normal"/>
    <w:uiPriority w:val="99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Normal"/>
    <w:uiPriority w:val="99"/>
    <w:rsid w:val="0075190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Normal"/>
    <w:uiPriority w:val="99"/>
    <w:rsid w:val="00751902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Normal"/>
    <w:uiPriority w:val="99"/>
    <w:rsid w:val="007519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Normal"/>
    <w:uiPriority w:val="99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Normal"/>
    <w:uiPriority w:val="99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Normal"/>
    <w:uiPriority w:val="99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Normal"/>
    <w:uiPriority w:val="99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Normal"/>
    <w:uiPriority w:val="99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Normal"/>
    <w:uiPriority w:val="99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Normal"/>
    <w:uiPriority w:val="99"/>
    <w:rsid w:val="0075190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Normal"/>
    <w:uiPriority w:val="99"/>
    <w:rsid w:val="0075190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Normal"/>
    <w:uiPriority w:val="99"/>
    <w:rsid w:val="0075190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Normal"/>
    <w:uiPriority w:val="99"/>
    <w:rsid w:val="0075190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Normal"/>
    <w:uiPriority w:val="99"/>
    <w:rsid w:val="0075190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A1FF2"/>
    <w:rPr>
      <w:rFonts w:ascii="Times New Roman" w:hAnsi="Times New Roman" w:cs="Times New Roman"/>
      <w:sz w:val="18"/>
      <w:szCs w:val="18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A1FF2"/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Normal"/>
    <w:uiPriority w:val="99"/>
    <w:rsid w:val="001742B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Normal"/>
    <w:uiPriority w:val="99"/>
    <w:rsid w:val="001742B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Normal"/>
    <w:uiPriority w:val="99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Normal"/>
    <w:uiPriority w:val="99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Normal"/>
    <w:uiPriority w:val="99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1742B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1742B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1742B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Normal"/>
    <w:uiPriority w:val="99"/>
    <w:rsid w:val="001742B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Normal"/>
    <w:uiPriority w:val="99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uiPriority w:val="99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Normal"/>
    <w:uiPriority w:val="99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Normal"/>
    <w:uiPriority w:val="99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Normal"/>
    <w:uiPriority w:val="99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Normal"/>
    <w:uiPriority w:val="99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Normal"/>
    <w:uiPriority w:val="99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uiPriority w:val="99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uiPriority w:val="99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Normal"/>
    <w:uiPriority w:val="99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Normal"/>
    <w:uiPriority w:val="99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Normal"/>
    <w:uiPriority w:val="99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Normal"/>
    <w:uiPriority w:val="99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Normal"/>
    <w:uiPriority w:val="99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Normal"/>
    <w:uiPriority w:val="99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Normal"/>
    <w:uiPriority w:val="99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Normal"/>
    <w:uiPriority w:val="99"/>
    <w:rsid w:val="001742BA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Normal"/>
    <w:uiPriority w:val="99"/>
    <w:rsid w:val="001742B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Normal"/>
    <w:uiPriority w:val="99"/>
    <w:rsid w:val="001742BA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Normal"/>
    <w:uiPriority w:val="99"/>
    <w:rsid w:val="001742B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Normal"/>
    <w:uiPriority w:val="99"/>
    <w:rsid w:val="001742B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Normal"/>
    <w:uiPriority w:val="99"/>
    <w:rsid w:val="001742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Normal"/>
    <w:uiPriority w:val="99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Normal"/>
    <w:uiPriority w:val="99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Normal"/>
    <w:uiPriority w:val="99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Normal"/>
    <w:uiPriority w:val="99"/>
    <w:rsid w:val="009334E2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Normal"/>
    <w:uiPriority w:val="99"/>
    <w:rsid w:val="009334E2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Normal"/>
    <w:uiPriority w:val="99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Normal"/>
    <w:uiPriority w:val="99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Normal"/>
    <w:uiPriority w:val="99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Normal"/>
    <w:uiPriority w:val="99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Normal"/>
    <w:uiPriority w:val="99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Normal"/>
    <w:uiPriority w:val="99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Normal"/>
    <w:uiPriority w:val="99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Normal"/>
    <w:uiPriority w:val="99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Normal"/>
    <w:uiPriority w:val="99"/>
    <w:rsid w:val="009334E2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Normal"/>
    <w:uiPriority w:val="99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Normal"/>
    <w:uiPriority w:val="99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Normal"/>
    <w:uiPriority w:val="99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Normal"/>
    <w:uiPriority w:val="99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Normal"/>
    <w:uiPriority w:val="99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"/>
    <w:uiPriority w:val="99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Normal"/>
    <w:uiPriority w:val="99"/>
    <w:rsid w:val="00933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Normal"/>
    <w:uiPriority w:val="99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"/>
    <w:uiPriority w:val="99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Normal"/>
    <w:uiPriority w:val="99"/>
    <w:rsid w:val="009334E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"/>
    <w:uiPriority w:val="99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Normal"/>
    <w:uiPriority w:val="99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Normal"/>
    <w:uiPriority w:val="99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Normal"/>
    <w:uiPriority w:val="99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Normal"/>
    <w:uiPriority w:val="99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Normal"/>
    <w:uiPriority w:val="99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Normal"/>
    <w:uiPriority w:val="99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Normal"/>
    <w:uiPriority w:val="99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Normal"/>
    <w:uiPriority w:val="99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Normal"/>
    <w:uiPriority w:val="99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Normal"/>
    <w:uiPriority w:val="99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Normal"/>
    <w:uiPriority w:val="99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Normal"/>
    <w:uiPriority w:val="99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Normal"/>
    <w:uiPriority w:val="99"/>
    <w:rsid w:val="009334E2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Normal"/>
    <w:uiPriority w:val="99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Normal"/>
    <w:uiPriority w:val="99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Normal"/>
    <w:uiPriority w:val="99"/>
    <w:rsid w:val="009334E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Normal"/>
    <w:uiPriority w:val="99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Normal"/>
    <w:uiPriority w:val="99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Normal"/>
    <w:uiPriority w:val="99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Normal"/>
    <w:uiPriority w:val="99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Normal"/>
    <w:uiPriority w:val="99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Normal"/>
    <w:uiPriority w:val="99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Normal"/>
    <w:uiPriority w:val="99"/>
    <w:rsid w:val="009334E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Normal"/>
    <w:uiPriority w:val="99"/>
    <w:rsid w:val="009334E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Normal"/>
    <w:uiPriority w:val="99"/>
    <w:rsid w:val="009334E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Normal"/>
    <w:uiPriority w:val="99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Normal"/>
    <w:uiPriority w:val="99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Normal"/>
    <w:uiPriority w:val="99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Normal"/>
    <w:uiPriority w:val="99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Normal"/>
    <w:uiPriority w:val="99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Normal"/>
    <w:uiPriority w:val="99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Normal"/>
    <w:uiPriority w:val="99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Normal"/>
    <w:uiPriority w:val="99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Normal"/>
    <w:uiPriority w:val="99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97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224</TotalTime>
  <Pages>19</Pages>
  <Words>10947</Words>
  <Characters>-32766</Characters>
  <Application>Microsoft Office Outlook</Application>
  <DocSecurity>0</DocSecurity>
  <Lines>0</Lines>
  <Paragraphs>0</Paragraphs>
  <ScaleCrop>false</ScaleCrop>
  <Company>Krokoz™ Inc.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Наталья</cp:lastModifiedBy>
  <cp:revision>56</cp:revision>
  <cp:lastPrinted>2017-10-04T08:22:00Z</cp:lastPrinted>
  <dcterms:created xsi:type="dcterms:W3CDTF">2013-11-06T03:45:00Z</dcterms:created>
  <dcterms:modified xsi:type="dcterms:W3CDTF">2017-10-05T07:52:00Z</dcterms:modified>
</cp:coreProperties>
</file>